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C49" w:rsidRDefault="00F44C49">
      <w:pPr>
        <w:rPr>
          <w:b/>
          <w:sz w:val="24"/>
          <w:szCs w:val="24"/>
        </w:rPr>
      </w:pPr>
    </w:p>
    <w:p w:rsidR="00F44C49" w:rsidRDefault="00F44C49">
      <w:pPr>
        <w:rPr>
          <w:b/>
          <w:sz w:val="24"/>
          <w:szCs w:val="24"/>
        </w:rPr>
      </w:pPr>
    </w:p>
    <w:p w:rsidR="00F44C49" w:rsidRDefault="00F44C49">
      <w:pPr>
        <w:rPr>
          <w:b/>
          <w:sz w:val="24"/>
          <w:szCs w:val="24"/>
        </w:rPr>
      </w:pPr>
      <w:r>
        <w:rPr>
          <w:b/>
          <w:sz w:val="24"/>
          <w:szCs w:val="24"/>
        </w:rPr>
        <w:t>Лингвистическая игра для учащихся 6-7 классов «Полиглот»</w:t>
      </w:r>
    </w:p>
    <w:p w:rsidR="00F44C49" w:rsidRDefault="00F44C49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Предмет: русский язык, английский язык.</w:t>
      </w:r>
    </w:p>
    <w:p w:rsidR="00F44C49" w:rsidRDefault="00F44C4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учитель русского языка и литературы МБОУ «Золотухинская средняя </w:t>
      </w:r>
    </w:p>
    <w:p w:rsidR="00F44C49" w:rsidRDefault="00F44C49">
      <w:pPr>
        <w:rPr>
          <w:sz w:val="24"/>
          <w:szCs w:val="24"/>
        </w:rPr>
      </w:pPr>
      <w:r>
        <w:rPr>
          <w:sz w:val="24"/>
          <w:szCs w:val="24"/>
        </w:rPr>
        <w:t>общеобразовательная школа»   МО «Ахтубинский район»  Астраханской области</w:t>
      </w:r>
    </w:p>
    <w:p w:rsidR="00F44C49" w:rsidRPr="00EC165E" w:rsidRDefault="00F44C49">
      <w:pPr>
        <w:rPr>
          <w:sz w:val="24"/>
          <w:szCs w:val="24"/>
        </w:rPr>
      </w:pPr>
      <w:r>
        <w:rPr>
          <w:sz w:val="24"/>
          <w:szCs w:val="24"/>
        </w:rPr>
        <w:t>Самсонова Светлана Владимировна.</w:t>
      </w:r>
    </w:p>
    <w:p w:rsidR="00F44C49" w:rsidRPr="003D7B26" w:rsidRDefault="00F44C49">
      <w:pPr>
        <w:rPr>
          <w:sz w:val="24"/>
          <w:szCs w:val="24"/>
        </w:rPr>
      </w:pPr>
    </w:p>
    <w:p w:rsidR="00F44C49" w:rsidRPr="003D7B26" w:rsidRDefault="00F44C49">
      <w:pPr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                      </w:t>
      </w:r>
      <w:r w:rsidRPr="003D7B26">
        <w:rPr>
          <w:i/>
          <w:sz w:val="24"/>
          <w:szCs w:val="24"/>
        </w:rPr>
        <w:t>Пояснительная записка.</w:t>
      </w:r>
    </w:p>
    <w:p w:rsidR="00F44C49" w:rsidRDefault="00F44C49">
      <w:pPr>
        <w:rPr>
          <w:sz w:val="24"/>
          <w:szCs w:val="24"/>
        </w:rPr>
      </w:pPr>
      <w:r>
        <w:rPr>
          <w:sz w:val="24"/>
          <w:szCs w:val="24"/>
        </w:rPr>
        <w:t>Это внеклассное мероприятие проводится в рамках недели русского языка, но в сотрудничестве с учителями английского языка. Все задания проводятся в игровой форме, что позволяет активизировать познавательную деятельность учащихся, даёт возможность работать в группе.</w:t>
      </w:r>
    </w:p>
    <w:p w:rsidR="00F44C49" w:rsidRDefault="00F44C49">
      <w:pPr>
        <w:rPr>
          <w:sz w:val="24"/>
          <w:szCs w:val="24"/>
        </w:rPr>
      </w:pPr>
      <w:r>
        <w:rPr>
          <w:sz w:val="24"/>
          <w:szCs w:val="24"/>
        </w:rPr>
        <w:t>В игре могут участвовать учащиеся 6-7 классов. Участие в игре мотивирует учащихся изучать иностранные языки, учит бережному отношению к слову.</w:t>
      </w:r>
    </w:p>
    <w:p w:rsidR="00F44C49" w:rsidRDefault="00F44C49">
      <w:pPr>
        <w:rPr>
          <w:i/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>
        <w:rPr>
          <w:i/>
          <w:sz w:val="24"/>
          <w:szCs w:val="24"/>
        </w:rPr>
        <w:t>План проведения.</w:t>
      </w:r>
    </w:p>
    <w:p w:rsidR="00F44C49" w:rsidRDefault="00F44C49" w:rsidP="00F030A6">
      <w:pPr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Объявление темы игры, представление участников, ознакомление с правилами игры.</w:t>
      </w:r>
    </w:p>
    <w:p w:rsidR="00F44C49" w:rsidRDefault="00F44C49" w:rsidP="00F030A6">
      <w:pPr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Блиц -турнир.</w:t>
      </w:r>
    </w:p>
    <w:p w:rsidR="00F44C49" w:rsidRDefault="00F44C49" w:rsidP="00F030A6">
      <w:pPr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Знакомство с известными полиглотами.</w:t>
      </w:r>
    </w:p>
    <w:p w:rsidR="00F44C49" w:rsidRDefault="00F44C49" w:rsidP="00F030A6">
      <w:pPr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Игра «Занимательное языкознание»</w:t>
      </w:r>
    </w:p>
    <w:p w:rsidR="00F44C49" w:rsidRDefault="00F44C49" w:rsidP="00F030A6">
      <w:pPr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Игра «Переводчик»</w:t>
      </w:r>
    </w:p>
    <w:p w:rsidR="00F44C49" w:rsidRDefault="00F44C49" w:rsidP="00EC165E">
      <w:pPr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Игра «Любимые блюда национальной кухни»</w:t>
      </w:r>
    </w:p>
    <w:p w:rsidR="00F44C49" w:rsidRDefault="00F44C49" w:rsidP="00F030A6">
      <w:pPr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Игра «Знаешь ли ты английский?»</w:t>
      </w:r>
    </w:p>
    <w:p w:rsidR="00F44C49" w:rsidRDefault="00F44C49" w:rsidP="00F030A6">
      <w:pPr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Игра «Общечеловеческая копилка народной мудрости».</w:t>
      </w:r>
    </w:p>
    <w:p w:rsidR="00F44C49" w:rsidRPr="00F030A6" w:rsidRDefault="00F44C49" w:rsidP="00F030A6">
      <w:pPr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Подведение итогов игры, награждение лучших игроков.</w:t>
      </w:r>
    </w:p>
    <w:p w:rsidR="00F44C49" w:rsidRDefault="00F44C49">
      <w:pPr>
        <w:rPr>
          <w:b/>
          <w:sz w:val="24"/>
          <w:szCs w:val="24"/>
        </w:rPr>
      </w:pPr>
    </w:p>
    <w:p w:rsidR="00F44C49" w:rsidRDefault="00F44C49">
      <w:pPr>
        <w:rPr>
          <w:b/>
          <w:sz w:val="24"/>
          <w:szCs w:val="24"/>
        </w:rPr>
      </w:pPr>
    </w:p>
    <w:p w:rsidR="00F44C49" w:rsidRDefault="00F44C49">
      <w:pPr>
        <w:rPr>
          <w:b/>
          <w:sz w:val="24"/>
          <w:szCs w:val="24"/>
        </w:rPr>
      </w:pPr>
    </w:p>
    <w:p w:rsidR="00F44C49" w:rsidRDefault="00F44C49">
      <w:pPr>
        <w:rPr>
          <w:b/>
          <w:sz w:val="24"/>
          <w:szCs w:val="24"/>
        </w:rPr>
      </w:pPr>
    </w:p>
    <w:p w:rsidR="00F44C49" w:rsidRDefault="00F44C49">
      <w:pPr>
        <w:rPr>
          <w:b/>
          <w:sz w:val="24"/>
          <w:szCs w:val="24"/>
        </w:rPr>
      </w:pPr>
    </w:p>
    <w:p w:rsidR="00F44C49" w:rsidRDefault="00F44C49">
      <w:pPr>
        <w:rPr>
          <w:b/>
          <w:sz w:val="24"/>
          <w:szCs w:val="24"/>
        </w:rPr>
      </w:pPr>
    </w:p>
    <w:p w:rsidR="00F44C49" w:rsidRDefault="00F44C49">
      <w:pPr>
        <w:rPr>
          <w:b/>
          <w:sz w:val="24"/>
          <w:szCs w:val="24"/>
        </w:rPr>
      </w:pPr>
    </w:p>
    <w:p w:rsidR="00F44C49" w:rsidRPr="00524E49" w:rsidRDefault="00F44C49">
      <w:pPr>
        <w:rPr>
          <w:b/>
          <w:sz w:val="24"/>
          <w:szCs w:val="24"/>
        </w:rPr>
      </w:pPr>
      <w:r>
        <w:rPr>
          <w:b/>
          <w:sz w:val="24"/>
          <w:szCs w:val="24"/>
        </w:rPr>
        <w:t>Лингвистическая игра «Полиглот»</w:t>
      </w:r>
    </w:p>
    <w:p w:rsidR="00F44C49" w:rsidRPr="004948B7" w:rsidRDefault="00F44C49">
      <w:pPr>
        <w:rPr>
          <w:sz w:val="24"/>
          <w:szCs w:val="24"/>
        </w:rPr>
      </w:pPr>
      <w:r>
        <w:rPr>
          <w:b/>
          <w:sz w:val="24"/>
          <w:szCs w:val="24"/>
        </w:rPr>
        <w:t>Цель</w:t>
      </w:r>
      <w:r w:rsidRPr="004948B7">
        <w:rPr>
          <w:sz w:val="24"/>
          <w:szCs w:val="24"/>
        </w:rPr>
        <w:t>: вызвать   у учащихся  интерес  к изучению иностранных языков , формировать бережное отношение к русскому языку, способствовать формированию грамотной речи,   развивать умение работать в группах.</w:t>
      </w:r>
    </w:p>
    <w:p w:rsidR="00F44C49" w:rsidRPr="00D2547B" w:rsidRDefault="00F44C49">
      <w:pPr>
        <w:rPr>
          <w:sz w:val="24"/>
          <w:szCs w:val="24"/>
        </w:rPr>
      </w:pPr>
      <w:r w:rsidRPr="00D2547B">
        <w:rPr>
          <w:noProof/>
          <w:sz w:val="24"/>
          <w:szCs w:val="24"/>
          <w:u w:val="single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7pt;height:35.25pt;visibility:visible">
            <v:imagedata r:id="rId5" o:title=""/>
          </v:shape>
        </w:pict>
      </w:r>
      <w:r w:rsidRPr="00D2547B">
        <w:rPr>
          <w:sz w:val="24"/>
          <w:szCs w:val="24"/>
          <w:u w:val="single"/>
        </w:rPr>
        <w:t>Ведущий:</w:t>
      </w:r>
      <w:r w:rsidRPr="00D2547B">
        <w:rPr>
          <w:sz w:val="24"/>
          <w:szCs w:val="24"/>
        </w:rPr>
        <w:t xml:space="preserve"> Уважаемые посетители, вы присутствуете сегодня на открытии кафе «Полиглот»</w:t>
      </w:r>
    </w:p>
    <w:p w:rsidR="00F44C49" w:rsidRPr="00D2547B" w:rsidRDefault="00F44C49">
      <w:pPr>
        <w:rPr>
          <w:sz w:val="24"/>
          <w:szCs w:val="24"/>
        </w:rPr>
      </w:pPr>
      <w:r w:rsidRPr="00D2547B">
        <w:rPr>
          <w:noProof/>
          <w:sz w:val="24"/>
          <w:szCs w:val="24"/>
          <w:lang w:eastAsia="ru-RU"/>
        </w:rPr>
        <w:pict>
          <v:shape id="Рисунок 10" o:spid="_x0000_i1026" type="#_x0000_t75" style="width:24pt;height:39pt;visibility:visible">
            <v:imagedata r:id="rId6" o:title=""/>
          </v:shape>
        </w:pict>
      </w:r>
      <w:r w:rsidRPr="00D2547B">
        <w:rPr>
          <w:sz w:val="24"/>
          <w:szCs w:val="24"/>
          <w:u w:val="single"/>
        </w:rPr>
        <w:t>Ведущая</w:t>
      </w:r>
      <w:r w:rsidRPr="00D2547B">
        <w:rPr>
          <w:sz w:val="24"/>
          <w:szCs w:val="24"/>
        </w:rPr>
        <w:t>: Разрешите познакомить вас с программой нашего мероприятия:</w:t>
      </w:r>
    </w:p>
    <w:p w:rsidR="00F44C49" w:rsidRPr="00D2547B" w:rsidRDefault="00F44C49">
      <w:pPr>
        <w:rPr>
          <w:sz w:val="24"/>
          <w:szCs w:val="24"/>
        </w:rPr>
      </w:pPr>
      <w:r w:rsidRPr="00D2547B">
        <w:rPr>
          <w:sz w:val="24"/>
          <w:szCs w:val="24"/>
        </w:rPr>
        <w:t>Во-первых, Вас ожидает знакомство с именитыми гостями кафе «Полиглот», с теми, кого можно назвать великими полиглотами.</w:t>
      </w:r>
    </w:p>
    <w:p w:rsidR="00F44C49" w:rsidRPr="00D2547B" w:rsidRDefault="00F44C49">
      <w:pPr>
        <w:rPr>
          <w:sz w:val="24"/>
          <w:szCs w:val="24"/>
        </w:rPr>
      </w:pPr>
      <w:r w:rsidRPr="00D2547B">
        <w:rPr>
          <w:sz w:val="24"/>
          <w:szCs w:val="24"/>
        </w:rPr>
        <w:t>Во-вторых, мы отправимся в виртуальное путешествие  по стране «Языкознание».</w:t>
      </w:r>
    </w:p>
    <w:p w:rsidR="00F44C49" w:rsidRPr="00D2547B" w:rsidRDefault="00F44C49">
      <w:pPr>
        <w:rPr>
          <w:sz w:val="24"/>
          <w:szCs w:val="24"/>
        </w:rPr>
      </w:pPr>
      <w:r w:rsidRPr="00D2547B">
        <w:rPr>
          <w:noProof/>
          <w:sz w:val="24"/>
          <w:szCs w:val="24"/>
          <w:u w:val="single"/>
          <w:lang w:eastAsia="ru-RU"/>
        </w:rPr>
        <w:pict>
          <v:shape id="Рисунок 5" o:spid="_x0000_i1027" type="#_x0000_t75" style="width:27.75pt;height:37.5pt;visibility:visible">
            <v:imagedata r:id="rId7" o:title=""/>
          </v:shape>
        </w:pict>
      </w:r>
      <w:r w:rsidRPr="00D2547B">
        <w:rPr>
          <w:sz w:val="24"/>
          <w:szCs w:val="24"/>
          <w:u w:val="single"/>
        </w:rPr>
        <w:t>Ведущий:</w:t>
      </w:r>
    </w:p>
    <w:p w:rsidR="00F44C49" w:rsidRPr="00D2547B" w:rsidRDefault="00F44C49">
      <w:pPr>
        <w:rPr>
          <w:sz w:val="24"/>
          <w:szCs w:val="24"/>
        </w:rPr>
      </w:pPr>
      <w:r w:rsidRPr="00D2547B">
        <w:rPr>
          <w:sz w:val="24"/>
          <w:szCs w:val="24"/>
        </w:rPr>
        <w:t>Далее мы предлагаем развлекательную игру «Переводчик», которая завершится вкусным конкурсом «Блюда национальной кухни».</w:t>
      </w:r>
    </w:p>
    <w:p w:rsidR="00F44C49" w:rsidRPr="00D2547B" w:rsidRDefault="00F44C49">
      <w:pPr>
        <w:rPr>
          <w:sz w:val="24"/>
          <w:szCs w:val="24"/>
        </w:rPr>
      </w:pPr>
      <w:r w:rsidRPr="00D2547B">
        <w:rPr>
          <w:sz w:val="24"/>
          <w:szCs w:val="24"/>
        </w:rPr>
        <w:t>Гостеприимная Англия пригласит вас в гости, с одним условием: если вы готовы положительно ответить на вопрос:</w:t>
      </w:r>
      <w:r w:rsidRPr="00D2547B">
        <w:rPr>
          <w:sz w:val="24"/>
          <w:szCs w:val="24"/>
          <w:lang w:val="en-US"/>
        </w:rPr>
        <w:t>Do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you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speak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English</w:t>
      </w:r>
      <w:r w:rsidRPr="00D2547B">
        <w:rPr>
          <w:sz w:val="24"/>
          <w:szCs w:val="24"/>
        </w:rPr>
        <w:t>?</w:t>
      </w:r>
    </w:p>
    <w:p w:rsidR="00F44C49" w:rsidRPr="00D2547B" w:rsidRDefault="00F44C49">
      <w:pPr>
        <w:rPr>
          <w:sz w:val="24"/>
          <w:szCs w:val="24"/>
        </w:rPr>
      </w:pPr>
      <w:r w:rsidRPr="00D2547B">
        <w:rPr>
          <w:sz w:val="24"/>
          <w:szCs w:val="24"/>
        </w:rPr>
        <w:t>И, наконец, мы откроем для вас «общечеловеческую копилку» слов и выражений.</w:t>
      </w:r>
    </w:p>
    <w:p w:rsidR="00F44C49" w:rsidRPr="00D2547B" w:rsidRDefault="00F44C49">
      <w:pPr>
        <w:rPr>
          <w:sz w:val="24"/>
          <w:szCs w:val="24"/>
        </w:rPr>
      </w:pPr>
      <w:r w:rsidRPr="00D2547B">
        <w:rPr>
          <w:sz w:val="24"/>
          <w:szCs w:val="24"/>
        </w:rPr>
        <w:t>Итак, 3 главных столика занимают наши команды .Они  участвуют в  состязании на звание «Почётный  полиглот»</w:t>
      </w:r>
    </w:p>
    <w:p w:rsidR="00F44C49" w:rsidRPr="00D2547B" w:rsidRDefault="00F44C49">
      <w:pPr>
        <w:rPr>
          <w:sz w:val="24"/>
          <w:szCs w:val="24"/>
        </w:rPr>
      </w:pPr>
      <w:r w:rsidRPr="00D2547B">
        <w:rPr>
          <w:sz w:val="24"/>
          <w:szCs w:val="24"/>
        </w:rPr>
        <w:t xml:space="preserve">Первоначальное  количество очков вы сможете получить, ответив на вопросы </w:t>
      </w:r>
      <w:r>
        <w:rPr>
          <w:sz w:val="24"/>
          <w:szCs w:val="24"/>
        </w:rPr>
        <w:t xml:space="preserve">блиц -викторины </w:t>
      </w:r>
      <w:r w:rsidRPr="00D2547B">
        <w:rPr>
          <w:sz w:val="24"/>
          <w:szCs w:val="24"/>
        </w:rPr>
        <w:t>.</w:t>
      </w:r>
    </w:p>
    <w:p w:rsidR="00F44C49" w:rsidRPr="00501E2D" w:rsidRDefault="00F44C49" w:rsidP="00EA5E68">
      <w:pPr>
        <w:pStyle w:val="NormalWeb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Блиц-викторина. </w:t>
      </w:r>
    </w:p>
    <w:p w:rsidR="00F44C49" w:rsidRPr="00501E2D" w:rsidRDefault="00F44C49" w:rsidP="00EA5E68">
      <w:pPr>
        <w:pStyle w:val="NormalWeb"/>
        <w:rPr>
          <w:sz w:val="20"/>
          <w:szCs w:val="20"/>
        </w:rPr>
      </w:pPr>
      <w:r w:rsidRPr="00501E2D">
        <w:rPr>
          <w:sz w:val="20"/>
          <w:szCs w:val="20"/>
        </w:rPr>
        <w:t>1. Что такое лингвистика? (наука о языке)</w:t>
      </w:r>
    </w:p>
    <w:p w:rsidR="00F44C49" w:rsidRPr="00501E2D" w:rsidRDefault="00F44C49" w:rsidP="00EA5E68">
      <w:pPr>
        <w:pStyle w:val="NormalWeb"/>
        <w:rPr>
          <w:sz w:val="20"/>
          <w:szCs w:val="20"/>
        </w:rPr>
      </w:pPr>
      <w:r w:rsidRPr="00501E2D">
        <w:rPr>
          <w:sz w:val="20"/>
          <w:szCs w:val="20"/>
        </w:rPr>
        <w:t xml:space="preserve"> 2. Крошки-птички сели в ряд и словечки говорят. (буквы)</w:t>
      </w:r>
    </w:p>
    <w:p w:rsidR="00F44C49" w:rsidRPr="00501E2D" w:rsidRDefault="00F44C49" w:rsidP="00EA5E68">
      <w:pPr>
        <w:pStyle w:val="NormalWeb"/>
        <w:rPr>
          <w:sz w:val="20"/>
          <w:szCs w:val="20"/>
        </w:rPr>
      </w:pPr>
      <w:r w:rsidRPr="00501E2D">
        <w:rPr>
          <w:sz w:val="20"/>
          <w:szCs w:val="20"/>
        </w:rPr>
        <w:t>3.Как называется самая древняя русская летопись? («Повесть временных лет»)</w:t>
      </w:r>
    </w:p>
    <w:p w:rsidR="00F44C49" w:rsidRPr="00501E2D" w:rsidRDefault="00F44C49" w:rsidP="00EA5E68">
      <w:pPr>
        <w:pStyle w:val="NormalWeb"/>
        <w:rPr>
          <w:sz w:val="20"/>
          <w:szCs w:val="20"/>
        </w:rPr>
      </w:pPr>
      <w:r w:rsidRPr="00501E2D">
        <w:rPr>
          <w:sz w:val="20"/>
          <w:szCs w:val="20"/>
        </w:rPr>
        <w:t xml:space="preserve"> 4. Что неправильно в словосочетании «всемирно известное МГУ»? </w:t>
      </w:r>
      <w:r>
        <w:rPr>
          <w:sz w:val="20"/>
          <w:szCs w:val="20"/>
        </w:rPr>
        <w:t>(известный университет)</w:t>
      </w:r>
    </w:p>
    <w:p w:rsidR="00F44C49" w:rsidRPr="00501E2D" w:rsidRDefault="00F44C49" w:rsidP="00EA5E68">
      <w:pPr>
        <w:pStyle w:val="NormalWeb"/>
        <w:rPr>
          <w:sz w:val="20"/>
          <w:szCs w:val="20"/>
        </w:rPr>
      </w:pPr>
      <w:r w:rsidRPr="00501E2D">
        <w:rPr>
          <w:sz w:val="20"/>
          <w:szCs w:val="20"/>
        </w:rPr>
        <w:t xml:space="preserve">5.Чем ямб отличается от хорея? </w:t>
      </w:r>
      <w:r>
        <w:rPr>
          <w:sz w:val="20"/>
          <w:szCs w:val="20"/>
        </w:rPr>
        <w:t>(ударением)</w:t>
      </w:r>
    </w:p>
    <w:p w:rsidR="00F44C49" w:rsidRPr="00501E2D" w:rsidRDefault="00F44C49" w:rsidP="00EA5E68">
      <w:pPr>
        <w:pStyle w:val="NormalWeb"/>
        <w:rPr>
          <w:sz w:val="20"/>
          <w:szCs w:val="20"/>
        </w:rPr>
      </w:pPr>
      <w:r w:rsidRPr="00501E2D">
        <w:rPr>
          <w:sz w:val="20"/>
          <w:szCs w:val="20"/>
        </w:rPr>
        <w:t xml:space="preserve">6. Какое слово пропущено в предложении «Москва – столица нашей Родины»? (есть) </w:t>
      </w:r>
    </w:p>
    <w:p w:rsidR="00F44C49" w:rsidRPr="00501E2D" w:rsidRDefault="00F44C49" w:rsidP="00EA5E68">
      <w:pPr>
        <w:pStyle w:val="NormalWeb"/>
        <w:rPr>
          <w:sz w:val="20"/>
          <w:szCs w:val="20"/>
        </w:rPr>
      </w:pPr>
      <w:r w:rsidRPr="00501E2D">
        <w:rPr>
          <w:sz w:val="20"/>
          <w:szCs w:val="20"/>
        </w:rPr>
        <w:t xml:space="preserve">7. Чем отличаются слова «огурец» и «помидор» с точки зрения языкознания? (Исконно русское и заимствованное) </w:t>
      </w:r>
    </w:p>
    <w:p w:rsidR="00F44C49" w:rsidRPr="00501E2D" w:rsidRDefault="00F44C49" w:rsidP="00EA5E68">
      <w:pPr>
        <w:pStyle w:val="NormalWeb"/>
        <w:rPr>
          <w:sz w:val="20"/>
          <w:szCs w:val="20"/>
        </w:rPr>
      </w:pPr>
      <w:r w:rsidRPr="00501E2D">
        <w:rPr>
          <w:sz w:val="20"/>
          <w:szCs w:val="20"/>
        </w:rPr>
        <w:t xml:space="preserve"> 8. Какие языки относятся к восточнославянской группе языков? (русский, украинский, белорусский)</w:t>
      </w:r>
    </w:p>
    <w:p w:rsidR="00F44C49" w:rsidRPr="00501E2D" w:rsidRDefault="00F44C49" w:rsidP="00EA5E68">
      <w:pPr>
        <w:pStyle w:val="NormalWeb"/>
        <w:rPr>
          <w:sz w:val="20"/>
          <w:szCs w:val="20"/>
        </w:rPr>
      </w:pPr>
      <w:r w:rsidRPr="00501E2D">
        <w:rPr>
          <w:sz w:val="20"/>
          <w:szCs w:val="20"/>
        </w:rPr>
        <w:t xml:space="preserve"> 9. Что такое оксюморон? (сочетание несопоставимых понятий) </w:t>
      </w:r>
    </w:p>
    <w:p w:rsidR="00F44C49" w:rsidRPr="00501E2D" w:rsidRDefault="00F44C49" w:rsidP="00EA5E68">
      <w:pPr>
        <w:spacing w:before="100" w:beforeAutospacing="1" w:after="100" w:afterAutospacing="1" w:line="240" w:lineRule="auto"/>
        <w:ind w:right="150"/>
        <w:jc w:val="both"/>
        <w:rPr>
          <w:color w:val="000000"/>
          <w:sz w:val="20"/>
          <w:szCs w:val="20"/>
          <w:lang w:eastAsia="ru-RU"/>
        </w:rPr>
      </w:pPr>
      <w:r w:rsidRPr="00501E2D">
        <w:rPr>
          <w:sz w:val="20"/>
          <w:szCs w:val="20"/>
        </w:rPr>
        <w:t>10.</w:t>
      </w:r>
      <w:r w:rsidRPr="00501E2D">
        <w:rPr>
          <w:color w:val="000000"/>
          <w:sz w:val="20"/>
          <w:szCs w:val="20"/>
          <w:lang w:eastAsia="ru-RU"/>
        </w:rPr>
        <w:t xml:space="preserve">  Кого по праву называют основоположником современного русского языка?(А.С.Пушкина).</w:t>
      </w:r>
    </w:p>
    <w:p w:rsidR="00F44C49" w:rsidRPr="00501E2D" w:rsidRDefault="00F44C49" w:rsidP="00EA5E68">
      <w:pPr>
        <w:pStyle w:val="NormalWeb"/>
        <w:rPr>
          <w:sz w:val="20"/>
          <w:szCs w:val="20"/>
        </w:rPr>
      </w:pPr>
      <w:r w:rsidRPr="00501E2D">
        <w:rPr>
          <w:color w:val="000000"/>
          <w:sz w:val="20"/>
          <w:szCs w:val="20"/>
          <w:lang w:eastAsia="ru-RU"/>
        </w:rPr>
        <w:t>11.</w:t>
      </w:r>
      <w:r w:rsidRPr="00501E2D">
        <w:rPr>
          <w:sz w:val="20"/>
          <w:szCs w:val="20"/>
        </w:rPr>
        <w:t xml:space="preserve">  Наука о языке. (Лингвистика.)</w:t>
      </w:r>
    </w:p>
    <w:p w:rsidR="00F44C49" w:rsidRPr="00501E2D" w:rsidRDefault="00F44C49" w:rsidP="00EA5E68">
      <w:pPr>
        <w:pStyle w:val="NormalWeb"/>
        <w:rPr>
          <w:sz w:val="20"/>
          <w:szCs w:val="20"/>
        </w:rPr>
      </w:pPr>
      <w:r w:rsidRPr="00501E2D">
        <w:rPr>
          <w:sz w:val="20"/>
          <w:szCs w:val="20"/>
        </w:rPr>
        <w:t>12. Главное назначение языка. (Средство общения, средство выражения мысли.)</w:t>
      </w:r>
    </w:p>
    <w:p w:rsidR="00F44C49" w:rsidRPr="00501E2D" w:rsidRDefault="00F44C49" w:rsidP="00EA5E68">
      <w:pPr>
        <w:pStyle w:val="NormalWeb"/>
        <w:rPr>
          <w:sz w:val="20"/>
          <w:szCs w:val="20"/>
        </w:rPr>
      </w:pPr>
      <w:r w:rsidRPr="00501E2D">
        <w:rPr>
          <w:sz w:val="20"/>
          <w:szCs w:val="20"/>
        </w:rPr>
        <w:t>13. Знаток многих языков. (Полиглот.)</w:t>
      </w:r>
    </w:p>
    <w:p w:rsidR="00F44C49" w:rsidRPr="00501E2D" w:rsidRDefault="00F44C49" w:rsidP="00EA5E68">
      <w:pPr>
        <w:pStyle w:val="NormalWeb"/>
        <w:rPr>
          <w:sz w:val="20"/>
          <w:szCs w:val="20"/>
        </w:rPr>
      </w:pPr>
      <w:r w:rsidRPr="00501E2D">
        <w:rPr>
          <w:sz w:val="20"/>
          <w:szCs w:val="20"/>
        </w:rPr>
        <w:t>14. Назовите страну, в которой четыре государственных языка. (Швейцария: немецкий, французский, итальянский, ретороманский.)</w:t>
      </w:r>
    </w:p>
    <w:p w:rsidR="00F44C49" w:rsidRPr="00501E2D" w:rsidRDefault="00F44C49" w:rsidP="00EA5E68">
      <w:pPr>
        <w:pStyle w:val="NormalWeb"/>
        <w:rPr>
          <w:sz w:val="20"/>
          <w:szCs w:val="20"/>
        </w:rPr>
      </w:pPr>
      <w:r w:rsidRPr="00501E2D">
        <w:rPr>
          <w:sz w:val="20"/>
          <w:szCs w:val="20"/>
        </w:rPr>
        <w:t>15.  Назовите автора  следующего высказывания</w:t>
      </w:r>
      <w:r>
        <w:rPr>
          <w:sz w:val="20"/>
          <w:szCs w:val="20"/>
        </w:rPr>
        <w:t>:</w:t>
      </w:r>
    </w:p>
    <w:p w:rsidR="00F44C49" w:rsidRPr="00501E2D" w:rsidRDefault="00F44C49" w:rsidP="00EA5E68">
      <w:pPr>
        <w:pStyle w:val="NormalWeb"/>
        <w:rPr>
          <w:sz w:val="20"/>
          <w:szCs w:val="20"/>
        </w:rPr>
      </w:pPr>
      <w:r w:rsidRPr="00501E2D">
        <w:rPr>
          <w:sz w:val="20"/>
          <w:szCs w:val="20"/>
        </w:rPr>
        <w:t xml:space="preserve"> «Перед вами громада – русский язык! Наслажденье глубокое зовет вас, наслажденье погрузиться во всю неизмеримость его и изловить чудные законы его». (Н. В. Гоголь.)</w:t>
      </w:r>
    </w:p>
    <w:p w:rsidR="00F44C49" w:rsidRPr="00501E2D" w:rsidRDefault="00F44C49" w:rsidP="00EA5E68">
      <w:pPr>
        <w:pStyle w:val="NormalWeb"/>
        <w:rPr>
          <w:sz w:val="20"/>
          <w:szCs w:val="20"/>
        </w:rPr>
      </w:pPr>
      <w:r w:rsidRPr="00501E2D">
        <w:rPr>
          <w:sz w:val="20"/>
          <w:szCs w:val="20"/>
        </w:rPr>
        <w:t>16.  «Толмач» – кого так раньше называли? (Переводчик.)</w:t>
      </w:r>
    </w:p>
    <w:p w:rsidR="00F44C49" w:rsidRDefault="00F44C49" w:rsidP="00EA5E68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>17. В какую часть слова советует «зрить» русская пословица (корень)</w:t>
      </w:r>
    </w:p>
    <w:p w:rsidR="00F44C49" w:rsidRDefault="00F44C49" w:rsidP="00EA5E68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 xml:space="preserve">18.Как называют слово, образованное из начальных звуков слов или названий их начальных букв?(аббревиатура) </w:t>
      </w:r>
    </w:p>
    <w:p w:rsidR="00F44C49" w:rsidRDefault="00F44C49" w:rsidP="00EA5E68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>19. Под каким названием Михаил Ломоносов  объединил части  речи: существительное, прилагательное, числительное? (имя)</w:t>
      </w:r>
    </w:p>
    <w:p w:rsidR="00F44C49" w:rsidRDefault="00F44C49" w:rsidP="00EA5E68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>20.Какой частью речи великий русский поэт Пушкин предлагал «жечь сердца людей» (глаголом)</w:t>
      </w:r>
    </w:p>
    <w:p w:rsidR="00F44C49" w:rsidRPr="00501E2D" w:rsidRDefault="00F44C49" w:rsidP="00EA5E68">
      <w:pPr>
        <w:pStyle w:val="NormalWeb"/>
        <w:rPr>
          <w:color w:val="000080"/>
          <w:sz w:val="20"/>
          <w:szCs w:val="20"/>
          <w:lang w:eastAsia="ru-RU"/>
        </w:rPr>
      </w:pPr>
      <w:r>
        <w:rPr>
          <w:sz w:val="20"/>
          <w:szCs w:val="20"/>
        </w:rPr>
        <w:t>21.Как называются  все падежи, кроме именительного? (косвенные)</w:t>
      </w:r>
    </w:p>
    <w:p w:rsidR="00F44C49" w:rsidRPr="00501E2D" w:rsidRDefault="00F44C49" w:rsidP="00EA5E68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>22.</w:t>
      </w:r>
      <w:r w:rsidRPr="00501E2D">
        <w:rPr>
          <w:sz w:val="20"/>
          <w:szCs w:val="20"/>
        </w:rPr>
        <w:t xml:space="preserve"> Может ли судьба человека зависеть от одной запятой? (Казнить нельзя помиловать</w:t>
      </w:r>
      <w:r>
        <w:rPr>
          <w:sz w:val="20"/>
          <w:szCs w:val="20"/>
        </w:rPr>
        <w:t>)</w:t>
      </w:r>
    </w:p>
    <w:p w:rsidR="00F44C49" w:rsidRPr="00501E2D" w:rsidRDefault="00F44C49" w:rsidP="00EA5E68">
      <w:pPr>
        <w:pStyle w:val="NormalWeb"/>
        <w:rPr>
          <w:color w:val="000080"/>
          <w:sz w:val="20"/>
          <w:szCs w:val="20"/>
          <w:lang w:eastAsia="ru-RU"/>
        </w:rPr>
      </w:pPr>
      <w:r w:rsidRPr="00501E2D">
        <w:rPr>
          <w:sz w:val="20"/>
          <w:szCs w:val="20"/>
        </w:rPr>
        <w:t xml:space="preserve">23.  Как вы понимаете фразу из комедии Н.В.Гоголя «Ревизор»? «В комнате стоит такое амбре»? ( такой запах) </w:t>
      </w:r>
    </w:p>
    <w:p w:rsidR="00F44C49" w:rsidRPr="001B0939" w:rsidRDefault="00F44C49" w:rsidP="00EA5E68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>24</w:t>
      </w:r>
      <w:r w:rsidRPr="001B0939">
        <w:rPr>
          <w:sz w:val="20"/>
          <w:szCs w:val="20"/>
        </w:rPr>
        <w:t>. Какую фамилию носит судья в комедии «Ревизор» Н.В.Гоголя? (Ляпкин-Тяпкин)</w:t>
      </w:r>
    </w:p>
    <w:p w:rsidR="00F44C49" w:rsidRDefault="00F44C49" w:rsidP="00EA5E68">
      <w:pPr>
        <w:pStyle w:val="NormalWeb"/>
        <w:rPr>
          <w:i/>
        </w:rPr>
      </w:pPr>
      <w:r>
        <w:t>Подведение итогов блиц- викторины.</w:t>
      </w:r>
    </w:p>
    <w:p w:rsidR="00F44C49" w:rsidRPr="00D2547B" w:rsidRDefault="00F44C49">
      <w:pPr>
        <w:rPr>
          <w:sz w:val="24"/>
          <w:szCs w:val="24"/>
        </w:rPr>
      </w:pPr>
      <w:r w:rsidRPr="00DD4BEF">
        <w:rPr>
          <w:noProof/>
          <w:sz w:val="24"/>
          <w:szCs w:val="24"/>
          <w:lang w:eastAsia="ru-RU"/>
        </w:rPr>
        <w:pict>
          <v:shape id="Рисунок 12" o:spid="_x0000_i1028" type="#_x0000_t75" style="width:24pt;height:39pt;visibility:visible">
            <v:imagedata r:id="rId6" o:title=""/>
          </v:shape>
        </w:pict>
      </w:r>
      <w:r w:rsidRPr="007A4E8B">
        <w:rPr>
          <w:sz w:val="24"/>
          <w:szCs w:val="24"/>
          <w:u w:val="single"/>
        </w:rPr>
        <w:t>Ведущая</w:t>
      </w:r>
      <w:r w:rsidRPr="00D2547B">
        <w:rPr>
          <w:sz w:val="24"/>
          <w:szCs w:val="24"/>
          <w:u w:val="single"/>
        </w:rPr>
        <w:t>:</w:t>
      </w:r>
      <w:r w:rsidRPr="00D2547B">
        <w:rPr>
          <w:sz w:val="24"/>
          <w:szCs w:val="24"/>
        </w:rPr>
        <w:t xml:space="preserve">   Сколько всего языков в мире? Почему мы говорим на разных языках? Возможно ли появление новых языков?   Ответить на эти вопросы непросто.  Библейская история гласит, что когда-то люди говорили на одном  языке, но они были так горды, что решили возвести   высокую башню, чтобы прославить себя  и стать выше бога. И тогда произошло смешение языков, которое назвали «Вавилонским столпотворением»,  ибо люди превратились в толпу . в которой не один не понимал другого, т.к они стали говорить на разных языках.  Для того чтобы понимать друг друга, людям приходится сегодня изучать другие языки. В мире насчитывается свыше  6 тысяч  языков. Сколько языков может выучить человек за свою жизнь?  Знаете ли вы, что   человека, знающего несколько языков,   принято называть  полиглотом.</w:t>
      </w:r>
    </w:p>
    <w:p w:rsidR="00F44C49" w:rsidRPr="007A4E8B" w:rsidRDefault="00F44C49">
      <w:pPr>
        <w:rPr>
          <w:i/>
          <w:sz w:val="24"/>
          <w:szCs w:val="24"/>
        </w:rPr>
      </w:pPr>
    </w:p>
    <w:p w:rsidR="00F44C49" w:rsidRPr="00D2547B" w:rsidRDefault="00F44C49" w:rsidP="00D2547B">
      <w:pPr>
        <w:pStyle w:val="ListParagraph"/>
        <w:ind w:left="360"/>
      </w:pPr>
      <w:r w:rsidRPr="00D2547B">
        <w:rPr>
          <w:color w:val="000000"/>
          <w:kern w:val="24"/>
        </w:rPr>
        <w:t xml:space="preserve">... Согласно академическому словарю иностранных слов, ПОЛИГЛОТ (от греческого polyglottos - "многоязычный") - человек, владеющий многими языками. Но многими–это сколькими? Сами полиглоты  считают:  кроме родного нужно знать в совершенстве не менее четырех языков: </w:t>
      </w:r>
      <w:r>
        <w:rPr>
          <w:color w:val="000000"/>
          <w:kern w:val="24"/>
        </w:rPr>
        <w:t xml:space="preserve"> </w:t>
      </w:r>
      <w:r w:rsidRPr="00D2547B">
        <w:rPr>
          <w:color w:val="000000"/>
          <w:kern w:val="24"/>
        </w:rPr>
        <w:t xml:space="preserve"> абсолютно свободно и желательно без акцента разговаривать на  них, максимально точно переводить звучащую речь и письменный текст, грамотно и понятно писать.</w:t>
      </w:r>
    </w:p>
    <w:p w:rsidR="00F44C49" w:rsidRPr="00D2547B" w:rsidRDefault="00F44C49" w:rsidP="00D2547B">
      <w:pPr>
        <w:pStyle w:val="ListParagraph"/>
        <w:ind w:left="360"/>
      </w:pPr>
      <w:r w:rsidRPr="00D2547B">
        <w:t xml:space="preserve"> </w:t>
      </w:r>
    </w:p>
    <w:p w:rsidR="00F44C49" w:rsidRPr="00D2547B" w:rsidRDefault="00F44C49">
      <w:pPr>
        <w:rPr>
          <w:sz w:val="24"/>
          <w:szCs w:val="24"/>
        </w:rPr>
      </w:pPr>
      <w:r w:rsidRPr="00D2547B">
        <w:rPr>
          <w:sz w:val="24"/>
          <w:szCs w:val="24"/>
        </w:rPr>
        <w:t>Кого же мы можем назвать настоящими полиглотами?</w:t>
      </w:r>
    </w:p>
    <w:p w:rsidR="00F44C49" w:rsidRPr="00D2547B" w:rsidRDefault="00F44C49">
      <w:pPr>
        <w:rPr>
          <w:sz w:val="24"/>
          <w:szCs w:val="24"/>
        </w:rPr>
      </w:pPr>
      <w:r w:rsidRPr="00D2547B">
        <w:rPr>
          <w:sz w:val="24"/>
          <w:szCs w:val="24"/>
        </w:rPr>
        <w:t>(Итальянский кардинал  Меццофанти,  империатрица Екатерина  Вторая ,председатель наркома просвещения Луначарский и многие известные люди, среди них есть  и  выдающиеся русские  писатели  и поэты.)</w:t>
      </w:r>
    </w:p>
    <w:p w:rsidR="00F44C49" w:rsidRDefault="00F44C49" w:rsidP="00411D82">
      <w:pPr>
        <w:rPr>
          <w:color w:val="000000"/>
          <w:kern w:val="24"/>
        </w:rPr>
      </w:pPr>
      <w:r w:rsidRPr="00D2547B">
        <w:rPr>
          <w:noProof/>
          <w:u w:val="single"/>
          <w:lang w:eastAsia="ru-RU"/>
        </w:rPr>
        <w:pict>
          <v:shape id="Рисунок 6" o:spid="_x0000_i1029" type="#_x0000_t75" style="width:32.25pt;height:42.75pt;visibility:visible">
            <v:imagedata r:id="rId8" o:title=""/>
          </v:shape>
        </w:pict>
      </w:r>
      <w:r>
        <w:rPr>
          <w:u w:val="single"/>
        </w:rPr>
        <w:t xml:space="preserve">Ведущий: </w:t>
      </w:r>
      <w:r>
        <w:t>Изучать языки- чрезвычайно интересное занятие. Самые интересные факты из области  языкознания вы сможете почерпнуть прямо сейчас.</w:t>
      </w:r>
      <w:r>
        <w:rPr>
          <w:color w:val="000000"/>
          <w:kern w:val="24"/>
        </w:rPr>
        <w:t xml:space="preserve"> Командам предстоит за короткое время узнать как можно больше  интересных фактов из языкознания. Вам даётся несколько минут на прочтение материалов, ваша задача пересказать факты, которые   вам запомнились. Побеждает та команда, у которой  рассказов окажется больше, причём без всяких искажений.(Повторять рассказы нельзя).)Отвечают команды по очереди. Отвечать может любой человек из команды.)Цена каждого рассказа 1 балл.</w:t>
      </w:r>
    </w:p>
    <w:p w:rsidR="00F44C49" w:rsidRDefault="00F44C49" w:rsidP="006841BF">
      <w:pPr>
        <w:pStyle w:val="ListParagraph"/>
        <w:ind w:left="360"/>
        <w:rPr>
          <w:i/>
          <w:color w:val="000000"/>
          <w:kern w:val="24"/>
        </w:rPr>
      </w:pPr>
    </w:p>
    <w:p w:rsidR="00F44C49" w:rsidRPr="006841BF" w:rsidRDefault="00F44C49" w:rsidP="006841BF">
      <w:pPr>
        <w:pStyle w:val="ListParagraph"/>
        <w:ind w:left="360"/>
        <w:rPr>
          <w:i/>
        </w:rPr>
      </w:pPr>
    </w:p>
    <w:p w:rsidR="00F44C49" w:rsidRPr="006841BF" w:rsidRDefault="00F44C49">
      <w:pPr>
        <w:rPr>
          <w:i/>
          <w:sz w:val="24"/>
          <w:szCs w:val="24"/>
        </w:rPr>
      </w:pPr>
    </w:p>
    <w:p w:rsidR="00F44C49" w:rsidRPr="00DE3E01" w:rsidRDefault="00F44C49" w:rsidP="007B0AF1">
      <w:pPr>
        <w:spacing w:beforeAutospacing="1" w:after="100" w:afterAutospacing="1" w:line="240" w:lineRule="auto"/>
        <w:jc w:val="center"/>
        <w:rPr>
          <w:sz w:val="21"/>
          <w:szCs w:val="21"/>
          <w:lang w:eastAsia="ru-RU"/>
        </w:rPr>
      </w:pPr>
      <w:r w:rsidRPr="00251497">
        <w:rPr>
          <w:b/>
          <w:bCs/>
          <w:sz w:val="21"/>
          <w:szCs w:val="21"/>
          <w:lang w:eastAsia="ru-RU"/>
        </w:rPr>
        <w:t>Самые занимательные факты из мира языковедения</w:t>
      </w:r>
      <w:r>
        <w:rPr>
          <w:b/>
          <w:bCs/>
          <w:sz w:val="21"/>
          <w:szCs w:val="21"/>
          <w:lang w:eastAsia="ru-RU"/>
        </w:rPr>
        <w:t xml:space="preserve">   ( </w:t>
      </w:r>
      <w:r>
        <w:rPr>
          <w:bCs/>
          <w:sz w:val="21"/>
          <w:szCs w:val="21"/>
          <w:lang w:eastAsia="ru-RU"/>
        </w:rPr>
        <w:t>приложение  № 1)</w:t>
      </w:r>
    </w:p>
    <w:p w:rsidR="00F44C49" w:rsidRPr="00D2547B" w:rsidRDefault="00F44C49" w:rsidP="007B0AF1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 w:rsidRPr="00D2547B">
        <w:rPr>
          <w:sz w:val="24"/>
          <w:szCs w:val="24"/>
          <w:u w:val="single"/>
          <w:lang w:eastAsia="ru-RU"/>
        </w:rPr>
        <w:t>Ведущая:</w:t>
      </w:r>
      <w:r w:rsidRPr="00D2547B">
        <w:rPr>
          <w:sz w:val="24"/>
          <w:szCs w:val="24"/>
          <w:lang w:eastAsia="ru-RU"/>
        </w:rPr>
        <w:t xml:space="preserve"> Мне хочется рассказать вам о том, кого считают самым большим полиглотом. Вот что об этом рассказывается в Книге рекордов Гинесса:</w:t>
      </w:r>
    </w:p>
    <w:p w:rsidR="00F44C49" w:rsidRPr="00D2547B" w:rsidRDefault="00F44C49" w:rsidP="00873D99">
      <w:pPr>
        <w:pStyle w:val="ListParagraph"/>
      </w:pPr>
      <w:r w:rsidRPr="00D2547B">
        <w:rPr>
          <w:color w:val="000000"/>
          <w:kern w:val="24"/>
        </w:rPr>
        <w:t>Самым главным полиглотом назван бразилец Зияд  Фавзи, владеющий 58 языками. Он преподаёт иностранные языки в Сан-Паулу.</w:t>
      </w:r>
    </w:p>
    <w:p w:rsidR="00F44C49" w:rsidRPr="00D2547B" w:rsidRDefault="00F44C49" w:rsidP="00873D99">
      <w:pPr>
        <w:pStyle w:val="ListParagraph"/>
      </w:pPr>
    </w:p>
    <w:p w:rsidR="00F44C49" w:rsidRPr="00D2547B" w:rsidRDefault="00F44C49" w:rsidP="001F187D">
      <w:pPr>
        <w:pStyle w:val="ListParagraph"/>
      </w:pPr>
      <w:r w:rsidRPr="00D2547B">
        <w:rPr>
          <w:i/>
          <w:noProof/>
          <w:u w:val="single"/>
        </w:rPr>
        <w:pict>
          <v:shape id="Рисунок 7" o:spid="_x0000_i1030" type="#_x0000_t75" style="width:31.5pt;height:42pt;visibility:visible">
            <v:imagedata r:id="rId9" o:title=""/>
          </v:shape>
        </w:pict>
      </w:r>
      <w:r w:rsidRPr="00D2547B">
        <w:rPr>
          <w:i/>
          <w:u w:val="single"/>
        </w:rPr>
        <w:t>Ведущий:</w:t>
      </w:r>
      <w:r w:rsidRPr="00D2547B">
        <w:t>У меня есть для всех потрясающая новость.</w:t>
      </w:r>
    </w:p>
    <w:p w:rsidR="00F44C49" w:rsidRPr="00D2547B" w:rsidRDefault="00F44C49" w:rsidP="001F187D">
      <w:pPr>
        <w:pStyle w:val="ListParagraph"/>
      </w:pPr>
    </w:p>
    <w:p w:rsidR="00F44C49" w:rsidRPr="00D2547B" w:rsidRDefault="00F44C49" w:rsidP="00873D99">
      <w:pPr>
        <w:pStyle w:val="ListParagraph"/>
      </w:pPr>
      <w:r w:rsidRPr="00D2547B">
        <w:rPr>
          <w:iCs/>
          <w:color w:val="000000"/>
          <w:kern w:val="24"/>
        </w:rPr>
        <w:t>Благодаря нашему "гостеприимному" русскому языку мы, даже того не подозревая, знаем много слов из разных иностранных языков,</w:t>
      </w:r>
    </w:p>
    <w:p w:rsidR="00F44C49" w:rsidRPr="00D2547B" w:rsidRDefault="00F44C49" w:rsidP="00873D99">
      <w:pPr>
        <w:pStyle w:val="ListParagraph"/>
      </w:pPr>
      <w:r w:rsidRPr="00D2547B">
        <w:rPr>
          <w:color w:val="000000"/>
          <w:kern w:val="24"/>
        </w:rPr>
        <w:t>По исследованиям ученых,  заимствованные слова в лексике современного русского литературного языка составляют 10% всего его словарного состава. В своем подавляющем большинстве иноязычные слова были заимствованы вместе с вещью, явлением, понятием и т. д. (зонтик—из  голландского языка, марка—из немецкого, диктор—из латинского, бульвар—из французского )</w:t>
      </w:r>
    </w:p>
    <w:p w:rsidR="00F44C49" w:rsidRPr="00D2547B" w:rsidRDefault="00F44C49" w:rsidP="00FC1DD3">
      <w:pPr>
        <w:pStyle w:val="ListParagraph"/>
      </w:pPr>
      <w:r w:rsidRPr="00D2547B">
        <w:rPr>
          <w:color w:val="000000"/>
          <w:kern w:val="24"/>
        </w:rPr>
        <w:t xml:space="preserve"> </w:t>
      </w:r>
    </w:p>
    <w:p w:rsidR="00F44C49" w:rsidRPr="00D2547B" w:rsidRDefault="00F44C49" w:rsidP="001F187D">
      <w:pPr>
        <w:pStyle w:val="ListParagraph"/>
        <w:rPr>
          <w:color w:val="000000"/>
          <w:kern w:val="24"/>
        </w:rPr>
      </w:pPr>
      <w:r w:rsidRPr="00D2547B">
        <w:rPr>
          <w:color w:val="000000"/>
          <w:kern w:val="24"/>
        </w:rPr>
        <w:t xml:space="preserve">Мы предлагаем командам поиграть в игру </w:t>
      </w:r>
      <w:r w:rsidRPr="00D2547B">
        <w:rPr>
          <w:b/>
          <w:color w:val="000000"/>
          <w:kern w:val="24"/>
        </w:rPr>
        <w:t>«Переводчик</w:t>
      </w:r>
      <w:r w:rsidRPr="00D2547B">
        <w:rPr>
          <w:color w:val="000000"/>
          <w:kern w:val="24"/>
        </w:rPr>
        <w:t>». Условия игры просты. По значению нужно восстановить слово, которое пришло в наш язык из другого языка. Начнём с французского языка .Затем поговорим по-итальянски и по-немецки и в заключение перейдём на латинский Особо поговорим на английском.. Слова предлагаем как можно быстрее.</w:t>
      </w:r>
    </w:p>
    <w:p w:rsidR="00F44C49" w:rsidRPr="00D2547B" w:rsidRDefault="00F44C49" w:rsidP="001F187D">
      <w:pPr>
        <w:pStyle w:val="ListParagraph"/>
        <w:rPr>
          <w:color w:val="000000"/>
          <w:kern w:val="24"/>
        </w:rPr>
      </w:pPr>
    </w:p>
    <w:p w:rsidR="00F44C49" w:rsidRPr="00D2547B" w:rsidRDefault="00F44C49" w:rsidP="001F187D">
      <w:pPr>
        <w:pStyle w:val="ListParagraph"/>
        <w:rPr>
          <w:color w:val="000000"/>
          <w:kern w:val="24"/>
        </w:rPr>
      </w:pPr>
    </w:p>
    <w:p w:rsidR="00F44C49" w:rsidRPr="00D2547B" w:rsidRDefault="00F44C49" w:rsidP="002E04D3">
      <w:pPr>
        <w:pStyle w:val="ListParagraph"/>
        <w:numPr>
          <w:ilvl w:val="0"/>
          <w:numId w:val="15"/>
        </w:numPr>
        <w:rPr>
          <w:i/>
          <w:color w:val="000000"/>
          <w:kern w:val="24"/>
          <w:u w:val="single"/>
        </w:rPr>
      </w:pPr>
      <w:r w:rsidRPr="00D2547B">
        <w:rPr>
          <w:i/>
          <w:color w:val="000000"/>
          <w:kern w:val="24"/>
          <w:u w:val="single"/>
        </w:rPr>
        <w:t>Говорим по-французски.</w:t>
      </w:r>
    </w:p>
    <w:p w:rsidR="00F44C49" w:rsidRPr="00D2547B" w:rsidRDefault="00F44C49" w:rsidP="002E04D3">
      <w:pPr>
        <w:pStyle w:val="ListParagraph"/>
        <w:numPr>
          <w:ilvl w:val="0"/>
          <w:numId w:val="15"/>
        </w:numPr>
        <w:rPr>
          <w:color w:val="000000"/>
          <w:kern w:val="24"/>
          <w:u w:val="single"/>
        </w:rPr>
      </w:pPr>
      <w:r w:rsidRPr="00D2547B">
        <w:rPr>
          <w:color w:val="000000"/>
          <w:kern w:val="24"/>
          <w:u w:val="single"/>
        </w:rPr>
        <w:t>«поцелуй», пироженое</w:t>
      </w:r>
    </w:p>
    <w:p w:rsidR="00F44C49" w:rsidRPr="00D2547B" w:rsidRDefault="00F44C49" w:rsidP="002E04D3">
      <w:pPr>
        <w:pStyle w:val="ListParagraph"/>
        <w:numPr>
          <w:ilvl w:val="0"/>
          <w:numId w:val="15"/>
        </w:numPr>
        <w:rPr>
          <w:color w:val="000000"/>
          <w:kern w:val="24"/>
          <w:u w:val="single"/>
        </w:rPr>
      </w:pPr>
      <w:r w:rsidRPr="00D2547B">
        <w:rPr>
          <w:color w:val="000000"/>
          <w:kern w:val="24"/>
          <w:u w:val="single"/>
        </w:rPr>
        <w:t>«украшение» к мясу или к рыбе</w:t>
      </w:r>
    </w:p>
    <w:p w:rsidR="00F44C49" w:rsidRPr="00D2547B" w:rsidRDefault="00F44C49" w:rsidP="002E04D3">
      <w:pPr>
        <w:pStyle w:val="ListParagraph"/>
        <w:numPr>
          <w:ilvl w:val="0"/>
          <w:numId w:val="15"/>
        </w:numPr>
        <w:rPr>
          <w:color w:val="000000"/>
          <w:kern w:val="24"/>
          <w:u w:val="single"/>
        </w:rPr>
      </w:pPr>
      <w:r w:rsidRPr="00D2547B">
        <w:rPr>
          <w:color w:val="000000"/>
          <w:kern w:val="24"/>
          <w:u w:val="single"/>
        </w:rPr>
        <w:t>«туз»,первоклассный лётчик</w:t>
      </w:r>
    </w:p>
    <w:p w:rsidR="00F44C49" w:rsidRPr="00D2547B" w:rsidRDefault="00F44C49" w:rsidP="002E04D3">
      <w:pPr>
        <w:pStyle w:val="ListParagraph"/>
        <w:numPr>
          <w:ilvl w:val="0"/>
          <w:numId w:val="15"/>
        </w:numPr>
        <w:rPr>
          <w:color w:val="000000"/>
          <w:kern w:val="24"/>
          <w:u w:val="single"/>
        </w:rPr>
      </w:pPr>
      <w:r w:rsidRPr="00D2547B">
        <w:rPr>
          <w:color w:val="000000"/>
          <w:kern w:val="24"/>
          <w:u w:val="single"/>
        </w:rPr>
        <w:t>«кочегар», водитель</w:t>
      </w:r>
    </w:p>
    <w:p w:rsidR="00F44C49" w:rsidRPr="00D2547B" w:rsidRDefault="00F44C49" w:rsidP="002E04D3">
      <w:pPr>
        <w:pStyle w:val="ListParagraph"/>
        <w:numPr>
          <w:ilvl w:val="0"/>
          <w:numId w:val="15"/>
        </w:numPr>
        <w:rPr>
          <w:color w:val="000000"/>
          <w:kern w:val="24"/>
          <w:u w:val="single"/>
        </w:rPr>
      </w:pPr>
      <w:r w:rsidRPr="00D2547B">
        <w:rPr>
          <w:color w:val="000000"/>
          <w:kern w:val="24"/>
          <w:u w:val="single"/>
        </w:rPr>
        <w:t>«грибы» магазинные</w:t>
      </w:r>
    </w:p>
    <w:p w:rsidR="00F44C49" w:rsidRPr="00D2547B" w:rsidRDefault="00F44C49" w:rsidP="002E04D3">
      <w:pPr>
        <w:pStyle w:val="ListParagraph"/>
        <w:numPr>
          <w:ilvl w:val="0"/>
          <w:numId w:val="15"/>
        </w:numPr>
        <w:rPr>
          <w:color w:val="000000"/>
          <w:kern w:val="24"/>
          <w:u w:val="single"/>
        </w:rPr>
      </w:pPr>
      <w:r w:rsidRPr="00D2547B">
        <w:rPr>
          <w:color w:val="000000"/>
          <w:kern w:val="24"/>
          <w:u w:val="single"/>
        </w:rPr>
        <w:t>«круг», этап соревнования</w:t>
      </w:r>
    </w:p>
    <w:p w:rsidR="00F44C49" w:rsidRPr="00D2547B" w:rsidRDefault="00F44C49" w:rsidP="001F187D">
      <w:pPr>
        <w:pStyle w:val="ListParagraph"/>
        <w:rPr>
          <w:color w:val="000000"/>
          <w:kern w:val="24"/>
          <w:u w:val="single"/>
        </w:rPr>
      </w:pPr>
    </w:p>
    <w:p w:rsidR="00F44C49" w:rsidRPr="00D2547B" w:rsidRDefault="00F44C49" w:rsidP="001F187D">
      <w:pPr>
        <w:pStyle w:val="ListParagraph"/>
        <w:rPr>
          <w:i/>
          <w:color w:val="000000"/>
          <w:kern w:val="24"/>
          <w:u w:val="single"/>
        </w:rPr>
      </w:pPr>
      <w:r w:rsidRPr="00D2547B">
        <w:rPr>
          <w:i/>
          <w:color w:val="000000"/>
          <w:kern w:val="24"/>
          <w:u w:val="single"/>
        </w:rPr>
        <w:t>ответы:</w:t>
      </w:r>
    </w:p>
    <w:p w:rsidR="00F44C49" w:rsidRPr="00D2547B" w:rsidRDefault="00F44C49" w:rsidP="001F187D">
      <w:pPr>
        <w:pStyle w:val="ListParagraph"/>
        <w:rPr>
          <w:color w:val="000000"/>
          <w:kern w:val="24"/>
        </w:rPr>
      </w:pPr>
      <w:r w:rsidRPr="00D2547B">
        <w:rPr>
          <w:color w:val="000000"/>
          <w:kern w:val="24"/>
        </w:rPr>
        <w:t>-безе</w:t>
      </w:r>
    </w:p>
    <w:p w:rsidR="00F44C49" w:rsidRPr="00D2547B" w:rsidRDefault="00F44C49" w:rsidP="001F187D">
      <w:pPr>
        <w:pStyle w:val="ListParagraph"/>
        <w:rPr>
          <w:color w:val="000000"/>
          <w:kern w:val="24"/>
        </w:rPr>
      </w:pPr>
      <w:r w:rsidRPr="00D2547B">
        <w:rPr>
          <w:color w:val="000000"/>
          <w:kern w:val="24"/>
        </w:rPr>
        <w:t>-мусс</w:t>
      </w:r>
    </w:p>
    <w:p w:rsidR="00F44C49" w:rsidRPr="00D2547B" w:rsidRDefault="00F44C49" w:rsidP="001F187D">
      <w:pPr>
        <w:pStyle w:val="ListParagraph"/>
        <w:rPr>
          <w:color w:val="000000"/>
          <w:kern w:val="24"/>
        </w:rPr>
      </w:pPr>
      <w:r w:rsidRPr="00D2547B">
        <w:rPr>
          <w:color w:val="000000"/>
          <w:kern w:val="24"/>
        </w:rPr>
        <w:t>-гарнир</w:t>
      </w:r>
    </w:p>
    <w:p w:rsidR="00F44C49" w:rsidRPr="00D2547B" w:rsidRDefault="00F44C49" w:rsidP="001F187D">
      <w:pPr>
        <w:pStyle w:val="ListParagraph"/>
        <w:rPr>
          <w:color w:val="000000"/>
          <w:kern w:val="24"/>
        </w:rPr>
      </w:pPr>
      <w:r w:rsidRPr="00D2547B">
        <w:rPr>
          <w:color w:val="000000"/>
          <w:kern w:val="24"/>
        </w:rPr>
        <w:t>-ас</w:t>
      </w:r>
    </w:p>
    <w:p w:rsidR="00F44C49" w:rsidRPr="00D2547B" w:rsidRDefault="00F44C49" w:rsidP="001F187D">
      <w:pPr>
        <w:pStyle w:val="ListParagraph"/>
        <w:rPr>
          <w:color w:val="000000"/>
          <w:kern w:val="24"/>
        </w:rPr>
      </w:pPr>
      <w:r w:rsidRPr="00D2547B">
        <w:rPr>
          <w:color w:val="000000"/>
          <w:kern w:val="24"/>
        </w:rPr>
        <w:t>-шофёр</w:t>
      </w:r>
    </w:p>
    <w:p w:rsidR="00F44C49" w:rsidRPr="00D2547B" w:rsidRDefault="00F44C49" w:rsidP="001F187D">
      <w:pPr>
        <w:pStyle w:val="ListParagraph"/>
        <w:rPr>
          <w:color w:val="000000"/>
          <w:kern w:val="24"/>
        </w:rPr>
      </w:pPr>
      <w:r w:rsidRPr="00D2547B">
        <w:rPr>
          <w:color w:val="000000"/>
          <w:kern w:val="24"/>
        </w:rPr>
        <w:t>-шампиньоны</w:t>
      </w:r>
    </w:p>
    <w:p w:rsidR="00F44C49" w:rsidRPr="00D2547B" w:rsidRDefault="00F44C49" w:rsidP="001F187D">
      <w:pPr>
        <w:pStyle w:val="ListParagraph"/>
        <w:rPr>
          <w:color w:val="000000"/>
          <w:kern w:val="24"/>
        </w:rPr>
      </w:pPr>
      <w:r w:rsidRPr="00D2547B">
        <w:rPr>
          <w:color w:val="000000"/>
          <w:kern w:val="24"/>
        </w:rPr>
        <w:t>-тур</w:t>
      </w:r>
    </w:p>
    <w:p w:rsidR="00F44C49" w:rsidRPr="00D2547B" w:rsidRDefault="00F44C49" w:rsidP="001F187D">
      <w:pPr>
        <w:pStyle w:val="ListParagraph"/>
        <w:rPr>
          <w:color w:val="000000"/>
          <w:kern w:val="24"/>
          <w:u w:val="single"/>
        </w:rPr>
      </w:pPr>
    </w:p>
    <w:p w:rsidR="00F44C49" w:rsidRPr="00D2547B" w:rsidRDefault="00F44C49" w:rsidP="001F187D">
      <w:pPr>
        <w:pStyle w:val="ListParagraph"/>
        <w:rPr>
          <w:color w:val="000000"/>
          <w:kern w:val="24"/>
          <w:u w:val="single"/>
        </w:rPr>
      </w:pPr>
    </w:p>
    <w:p w:rsidR="00F44C49" w:rsidRPr="00D2547B" w:rsidRDefault="00F44C49" w:rsidP="002E04D3">
      <w:pPr>
        <w:pStyle w:val="ListParagraph"/>
        <w:numPr>
          <w:ilvl w:val="0"/>
          <w:numId w:val="16"/>
        </w:numPr>
        <w:rPr>
          <w:color w:val="000000"/>
          <w:kern w:val="24"/>
          <w:u w:val="single"/>
        </w:rPr>
      </w:pPr>
      <w:r w:rsidRPr="00D2547B">
        <w:rPr>
          <w:color w:val="000000"/>
          <w:kern w:val="24"/>
          <w:u w:val="single"/>
        </w:rPr>
        <w:t>Поговорим по-немецки</w:t>
      </w:r>
    </w:p>
    <w:p w:rsidR="00F44C49" w:rsidRPr="00D2547B" w:rsidRDefault="00F44C49" w:rsidP="002E04D3">
      <w:pPr>
        <w:pStyle w:val="ListParagraph"/>
        <w:numPr>
          <w:ilvl w:val="0"/>
          <w:numId w:val="16"/>
        </w:numPr>
        <w:rPr>
          <w:color w:val="000000"/>
          <w:kern w:val="24"/>
          <w:u w:val="single"/>
        </w:rPr>
      </w:pPr>
      <w:r w:rsidRPr="00D2547B">
        <w:rPr>
          <w:color w:val="000000"/>
          <w:kern w:val="24"/>
          <w:u w:val="single"/>
        </w:rPr>
        <w:t>«змея» используется  для полива</w:t>
      </w:r>
    </w:p>
    <w:p w:rsidR="00F44C49" w:rsidRPr="00D2547B" w:rsidRDefault="00F44C49" w:rsidP="002E04D3">
      <w:pPr>
        <w:pStyle w:val="ListParagraph"/>
        <w:numPr>
          <w:ilvl w:val="0"/>
          <w:numId w:val="16"/>
        </w:numPr>
        <w:rPr>
          <w:color w:val="000000"/>
          <w:kern w:val="24"/>
          <w:u w:val="single"/>
        </w:rPr>
      </w:pPr>
      <w:r w:rsidRPr="00D2547B">
        <w:rPr>
          <w:color w:val="000000"/>
          <w:kern w:val="24"/>
          <w:u w:val="single"/>
        </w:rPr>
        <w:t>«лоб» обращённая к противнику сторона</w:t>
      </w:r>
    </w:p>
    <w:p w:rsidR="00F44C49" w:rsidRPr="00D2547B" w:rsidRDefault="00F44C49" w:rsidP="002E04D3">
      <w:pPr>
        <w:pStyle w:val="ListParagraph"/>
        <w:numPr>
          <w:ilvl w:val="0"/>
          <w:numId w:val="16"/>
        </w:numPr>
        <w:rPr>
          <w:color w:val="000000"/>
          <w:kern w:val="24"/>
          <w:u w:val="single"/>
        </w:rPr>
      </w:pPr>
      <w:r w:rsidRPr="00D2547B">
        <w:rPr>
          <w:color w:val="000000"/>
          <w:kern w:val="24"/>
          <w:u w:val="single"/>
        </w:rPr>
        <w:t>«ледяная гора»</w:t>
      </w:r>
    </w:p>
    <w:p w:rsidR="00F44C49" w:rsidRPr="00D2547B" w:rsidRDefault="00F44C49" w:rsidP="002E04D3">
      <w:pPr>
        <w:pStyle w:val="ListParagraph"/>
        <w:numPr>
          <w:ilvl w:val="0"/>
          <w:numId w:val="16"/>
        </w:numPr>
        <w:rPr>
          <w:color w:val="000000"/>
          <w:kern w:val="24"/>
          <w:u w:val="single"/>
        </w:rPr>
      </w:pPr>
      <w:r w:rsidRPr="00D2547B">
        <w:rPr>
          <w:color w:val="000000"/>
          <w:kern w:val="24"/>
          <w:u w:val="single"/>
        </w:rPr>
        <w:t>«место лечения»</w:t>
      </w:r>
    </w:p>
    <w:p w:rsidR="00F44C49" w:rsidRPr="00D2547B" w:rsidRDefault="00F44C49" w:rsidP="002E04D3">
      <w:pPr>
        <w:pStyle w:val="ListParagraph"/>
        <w:numPr>
          <w:ilvl w:val="0"/>
          <w:numId w:val="16"/>
        </w:numPr>
        <w:rPr>
          <w:color w:val="000000"/>
          <w:kern w:val="24"/>
          <w:u w:val="single"/>
        </w:rPr>
      </w:pPr>
      <w:r w:rsidRPr="00D2547B">
        <w:rPr>
          <w:color w:val="000000"/>
          <w:kern w:val="24"/>
          <w:u w:val="single"/>
        </w:rPr>
        <w:t>«воин»</w:t>
      </w:r>
    </w:p>
    <w:p w:rsidR="00F44C49" w:rsidRPr="00D2547B" w:rsidRDefault="00F44C49" w:rsidP="002E04D3">
      <w:pPr>
        <w:pStyle w:val="ListParagraph"/>
        <w:numPr>
          <w:ilvl w:val="0"/>
          <w:numId w:val="16"/>
        </w:numPr>
        <w:rPr>
          <w:color w:val="000000"/>
          <w:kern w:val="24"/>
          <w:u w:val="single"/>
        </w:rPr>
      </w:pPr>
    </w:p>
    <w:p w:rsidR="00F44C49" w:rsidRPr="00D2547B" w:rsidRDefault="00F44C49" w:rsidP="001F187D">
      <w:pPr>
        <w:pStyle w:val="ListParagraph"/>
        <w:rPr>
          <w:color w:val="000000"/>
          <w:kern w:val="24"/>
          <w:u w:val="single"/>
        </w:rPr>
      </w:pPr>
      <w:r w:rsidRPr="00D2547B">
        <w:rPr>
          <w:color w:val="000000"/>
          <w:kern w:val="24"/>
          <w:u w:val="single"/>
        </w:rPr>
        <w:t xml:space="preserve"> ответы</w:t>
      </w:r>
    </w:p>
    <w:p w:rsidR="00F44C49" w:rsidRPr="00D2547B" w:rsidRDefault="00F44C49" w:rsidP="001F187D">
      <w:pPr>
        <w:pStyle w:val="ListParagraph"/>
        <w:rPr>
          <w:color w:val="000000"/>
          <w:kern w:val="24"/>
        </w:rPr>
      </w:pPr>
      <w:r w:rsidRPr="00D2547B">
        <w:rPr>
          <w:color w:val="000000"/>
          <w:kern w:val="24"/>
        </w:rPr>
        <w:t>-шланг</w:t>
      </w:r>
    </w:p>
    <w:p w:rsidR="00F44C49" w:rsidRPr="00D2547B" w:rsidRDefault="00F44C49" w:rsidP="001F187D">
      <w:pPr>
        <w:pStyle w:val="ListParagraph"/>
        <w:rPr>
          <w:color w:val="000000"/>
          <w:kern w:val="24"/>
        </w:rPr>
      </w:pPr>
      <w:r w:rsidRPr="00D2547B">
        <w:rPr>
          <w:color w:val="000000"/>
          <w:kern w:val="24"/>
        </w:rPr>
        <w:t>-лоб</w:t>
      </w:r>
    </w:p>
    <w:p w:rsidR="00F44C49" w:rsidRPr="00D2547B" w:rsidRDefault="00F44C49" w:rsidP="001F187D">
      <w:pPr>
        <w:pStyle w:val="ListParagraph"/>
        <w:rPr>
          <w:color w:val="000000"/>
          <w:kern w:val="24"/>
        </w:rPr>
      </w:pPr>
      <w:r w:rsidRPr="00D2547B">
        <w:rPr>
          <w:color w:val="000000"/>
          <w:kern w:val="24"/>
        </w:rPr>
        <w:t>-айсберг</w:t>
      </w:r>
    </w:p>
    <w:p w:rsidR="00F44C49" w:rsidRPr="00D2547B" w:rsidRDefault="00F44C49" w:rsidP="001F187D">
      <w:pPr>
        <w:pStyle w:val="ListParagraph"/>
        <w:rPr>
          <w:color w:val="000000"/>
          <w:kern w:val="24"/>
        </w:rPr>
      </w:pPr>
      <w:r w:rsidRPr="00D2547B">
        <w:rPr>
          <w:color w:val="000000"/>
          <w:kern w:val="24"/>
        </w:rPr>
        <w:t>-курорт</w:t>
      </w:r>
    </w:p>
    <w:p w:rsidR="00F44C49" w:rsidRPr="00D2547B" w:rsidRDefault="00F44C49" w:rsidP="001F187D">
      <w:pPr>
        <w:pStyle w:val="ListParagraph"/>
        <w:rPr>
          <w:color w:val="000000"/>
          <w:kern w:val="24"/>
        </w:rPr>
      </w:pPr>
      <w:r w:rsidRPr="00D2547B">
        <w:rPr>
          <w:color w:val="000000"/>
          <w:kern w:val="24"/>
        </w:rPr>
        <w:t>-солдат</w:t>
      </w:r>
    </w:p>
    <w:p w:rsidR="00F44C49" w:rsidRPr="00D2547B" w:rsidRDefault="00F44C49" w:rsidP="001F187D">
      <w:pPr>
        <w:pStyle w:val="ListParagraph"/>
        <w:rPr>
          <w:color w:val="000000"/>
          <w:kern w:val="24"/>
          <w:u w:val="single"/>
        </w:rPr>
      </w:pPr>
      <w:r w:rsidRPr="00D2547B">
        <w:rPr>
          <w:color w:val="000000"/>
          <w:kern w:val="24"/>
          <w:u w:val="single"/>
        </w:rPr>
        <w:t>Поговорим по-итальянски:</w:t>
      </w:r>
    </w:p>
    <w:p w:rsidR="00F44C49" w:rsidRPr="00D2547B" w:rsidRDefault="00F44C49" w:rsidP="002E04D3">
      <w:pPr>
        <w:pStyle w:val="ListParagraph"/>
        <w:numPr>
          <w:ilvl w:val="0"/>
          <w:numId w:val="17"/>
        </w:numPr>
        <w:rPr>
          <w:color w:val="000000"/>
          <w:kern w:val="24"/>
          <w:u w:val="single"/>
        </w:rPr>
      </w:pPr>
      <w:r w:rsidRPr="00D2547B">
        <w:rPr>
          <w:color w:val="000000"/>
          <w:kern w:val="24"/>
          <w:u w:val="single"/>
        </w:rPr>
        <w:t>«дыхание»,вокальное произведение для одного голоса</w:t>
      </w:r>
    </w:p>
    <w:p w:rsidR="00F44C49" w:rsidRPr="00D2547B" w:rsidRDefault="00F44C49" w:rsidP="002E04D3">
      <w:pPr>
        <w:pStyle w:val="ListParagraph"/>
        <w:numPr>
          <w:ilvl w:val="0"/>
          <w:numId w:val="17"/>
        </w:numPr>
        <w:rPr>
          <w:color w:val="000000"/>
          <w:kern w:val="24"/>
          <w:u w:val="single"/>
        </w:rPr>
      </w:pPr>
      <w:r w:rsidRPr="00D2547B">
        <w:rPr>
          <w:color w:val="000000"/>
          <w:kern w:val="24"/>
          <w:u w:val="single"/>
        </w:rPr>
        <w:t>«учитель», крупный музыкант</w:t>
      </w:r>
    </w:p>
    <w:p w:rsidR="00F44C49" w:rsidRPr="00D2547B" w:rsidRDefault="00F44C49" w:rsidP="002E04D3">
      <w:pPr>
        <w:pStyle w:val="ListParagraph"/>
        <w:numPr>
          <w:ilvl w:val="0"/>
          <w:numId w:val="17"/>
        </w:numPr>
        <w:rPr>
          <w:color w:val="000000"/>
          <w:kern w:val="24"/>
          <w:u w:val="single"/>
        </w:rPr>
      </w:pPr>
      <w:r w:rsidRPr="00D2547B">
        <w:rPr>
          <w:color w:val="000000"/>
          <w:kern w:val="24"/>
          <w:u w:val="single"/>
        </w:rPr>
        <w:t>«господин», популярная настольная игра</w:t>
      </w:r>
    </w:p>
    <w:p w:rsidR="00F44C49" w:rsidRPr="00D2547B" w:rsidRDefault="00F44C49" w:rsidP="002E04D3">
      <w:pPr>
        <w:pStyle w:val="ListParagraph"/>
        <w:numPr>
          <w:ilvl w:val="0"/>
          <w:numId w:val="17"/>
        </w:numPr>
        <w:rPr>
          <w:color w:val="000000"/>
          <w:kern w:val="24"/>
          <w:u w:val="single"/>
        </w:rPr>
      </w:pPr>
      <w:r w:rsidRPr="00D2547B">
        <w:rPr>
          <w:color w:val="000000"/>
          <w:kern w:val="24"/>
          <w:u w:val="single"/>
        </w:rPr>
        <w:t>«смертельный прыжок»</w:t>
      </w:r>
    </w:p>
    <w:p w:rsidR="00F44C49" w:rsidRPr="00D2547B" w:rsidRDefault="00F44C49" w:rsidP="002E04D3">
      <w:pPr>
        <w:pStyle w:val="ListParagraph"/>
        <w:numPr>
          <w:ilvl w:val="0"/>
          <w:numId w:val="17"/>
        </w:numPr>
        <w:rPr>
          <w:color w:val="000000"/>
          <w:kern w:val="24"/>
          <w:u w:val="single"/>
        </w:rPr>
      </w:pPr>
      <w:r w:rsidRPr="00D2547B">
        <w:rPr>
          <w:color w:val="000000"/>
          <w:kern w:val="24"/>
          <w:u w:val="single"/>
        </w:rPr>
        <w:t>«лук», герой сказки</w:t>
      </w:r>
    </w:p>
    <w:p w:rsidR="00F44C49" w:rsidRPr="00D2547B" w:rsidRDefault="00F44C49" w:rsidP="001F187D">
      <w:pPr>
        <w:pStyle w:val="ListParagraph"/>
        <w:rPr>
          <w:color w:val="000000"/>
          <w:kern w:val="24"/>
          <w:u w:val="single"/>
        </w:rPr>
      </w:pPr>
    </w:p>
    <w:p w:rsidR="00F44C49" w:rsidRPr="00D2547B" w:rsidRDefault="00F44C49" w:rsidP="001F187D">
      <w:pPr>
        <w:pStyle w:val="ListParagraph"/>
        <w:rPr>
          <w:color w:val="000000"/>
          <w:kern w:val="24"/>
          <w:u w:val="single"/>
        </w:rPr>
      </w:pPr>
      <w:r w:rsidRPr="00D2547B">
        <w:rPr>
          <w:color w:val="000000"/>
          <w:kern w:val="24"/>
          <w:u w:val="single"/>
        </w:rPr>
        <w:t>ответы:</w:t>
      </w:r>
    </w:p>
    <w:p w:rsidR="00F44C49" w:rsidRPr="00D2547B" w:rsidRDefault="00F44C49" w:rsidP="001F187D">
      <w:pPr>
        <w:pStyle w:val="ListParagraph"/>
        <w:rPr>
          <w:color w:val="000000"/>
          <w:kern w:val="24"/>
        </w:rPr>
      </w:pPr>
      <w:r w:rsidRPr="00D2547B">
        <w:rPr>
          <w:color w:val="000000"/>
          <w:kern w:val="24"/>
        </w:rPr>
        <w:t>-ария</w:t>
      </w:r>
    </w:p>
    <w:p w:rsidR="00F44C49" w:rsidRPr="00D2547B" w:rsidRDefault="00F44C49" w:rsidP="001F187D">
      <w:pPr>
        <w:pStyle w:val="ListParagraph"/>
        <w:rPr>
          <w:color w:val="000000"/>
          <w:kern w:val="24"/>
        </w:rPr>
      </w:pPr>
      <w:r w:rsidRPr="00D2547B">
        <w:rPr>
          <w:color w:val="000000"/>
          <w:kern w:val="24"/>
        </w:rPr>
        <w:t>-маэстро</w:t>
      </w:r>
    </w:p>
    <w:p w:rsidR="00F44C49" w:rsidRPr="00D2547B" w:rsidRDefault="00F44C49" w:rsidP="001F187D">
      <w:pPr>
        <w:pStyle w:val="ListParagraph"/>
        <w:rPr>
          <w:color w:val="000000"/>
          <w:kern w:val="24"/>
        </w:rPr>
      </w:pPr>
      <w:r w:rsidRPr="00D2547B">
        <w:rPr>
          <w:color w:val="000000"/>
          <w:kern w:val="24"/>
        </w:rPr>
        <w:t>-домино</w:t>
      </w:r>
    </w:p>
    <w:p w:rsidR="00F44C49" w:rsidRPr="00D2547B" w:rsidRDefault="00F44C49" w:rsidP="001F187D">
      <w:pPr>
        <w:pStyle w:val="ListParagraph"/>
        <w:rPr>
          <w:color w:val="000000"/>
          <w:kern w:val="24"/>
        </w:rPr>
      </w:pPr>
      <w:r w:rsidRPr="00D2547B">
        <w:rPr>
          <w:color w:val="000000"/>
          <w:kern w:val="24"/>
        </w:rPr>
        <w:t>-сальто</w:t>
      </w:r>
    </w:p>
    <w:p w:rsidR="00F44C49" w:rsidRPr="00D2547B" w:rsidRDefault="00F44C49" w:rsidP="001F187D">
      <w:pPr>
        <w:pStyle w:val="ListParagraph"/>
        <w:rPr>
          <w:color w:val="000000"/>
          <w:kern w:val="24"/>
        </w:rPr>
      </w:pPr>
      <w:r w:rsidRPr="00D2547B">
        <w:rPr>
          <w:color w:val="000000"/>
          <w:kern w:val="24"/>
        </w:rPr>
        <w:t>-чиполлино</w:t>
      </w:r>
    </w:p>
    <w:p w:rsidR="00F44C49" w:rsidRPr="00D2547B" w:rsidRDefault="00F44C49" w:rsidP="001F187D">
      <w:pPr>
        <w:pStyle w:val="ListParagraph"/>
        <w:rPr>
          <w:u w:val="single"/>
        </w:rPr>
      </w:pPr>
      <w:r w:rsidRPr="00D2547B">
        <w:rPr>
          <w:u w:val="single"/>
        </w:rPr>
        <w:t>Поговорим  на латинском:</w:t>
      </w:r>
    </w:p>
    <w:p w:rsidR="00F44C49" w:rsidRPr="00D2547B" w:rsidRDefault="00F44C49" w:rsidP="001F187D">
      <w:pPr>
        <w:pStyle w:val="ListParagraph"/>
        <w:rPr>
          <w:u w:val="single"/>
        </w:rPr>
      </w:pPr>
    </w:p>
    <w:p w:rsidR="00F44C49" w:rsidRPr="00D2547B" w:rsidRDefault="00F44C49" w:rsidP="002E04D3">
      <w:pPr>
        <w:pStyle w:val="ListParagraph"/>
        <w:numPr>
          <w:ilvl w:val="0"/>
          <w:numId w:val="18"/>
        </w:numPr>
        <w:rPr>
          <w:u w:val="single"/>
        </w:rPr>
      </w:pPr>
      <w:r w:rsidRPr="00D2547B">
        <w:rPr>
          <w:u w:val="single"/>
        </w:rPr>
        <w:t>«дважды» кричим в театре</w:t>
      </w:r>
    </w:p>
    <w:p w:rsidR="00F44C49" w:rsidRPr="00D2547B" w:rsidRDefault="00F44C49" w:rsidP="002E04D3">
      <w:pPr>
        <w:pStyle w:val="ListParagraph"/>
        <w:numPr>
          <w:ilvl w:val="0"/>
          <w:numId w:val="18"/>
        </w:numPr>
        <w:rPr>
          <w:u w:val="single"/>
        </w:rPr>
      </w:pPr>
      <w:r w:rsidRPr="00D2547B">
        <w:rPr>
          <w:u w:val="single"/>
        </w:rPr>
        <w:t>«шар»,школьное пособие</w:t>
      </w:r>
    </w:p>
    <w:p w:rsidR="00F44C49" w:rsidRPr="00D2547B" w:rsidRDefault="00F44C49" w:rsidP="002E04D3">
      <w:pPr>
        <w:pStyle w:val="ListParagraph"/>
        <w:numPr>
          <w:ilvl w:val="0"/>
          <w:numId w:val="18"/>
        </w:numPr>
        <w:rPr>
          <w:u w:val="single"/>
        </w:rPr>
      </w:pPr>
      <w:r w:rsidRPr="00D2547B">
        <w:rPr>
          <w:u w:val="single"/>
        </w:rPr>
        <w:t>«в другом месте»,юридический термин</w:t>
      </w:r>
    </w:p>
    <w:p w:rsidR="00F44C49" w:rsidRPr="00D2547B" w:rsidRDefault="00F44C49" w:rsidP="002E04D3">
      <w:pPr>
        <w:pStyle w:val="ListParagraph"/>
        <w:numPr>
          <w:ilvl w:val="0"/>
          <w:numId w:val="18"/>
        </w:numPr>
        <w:rPr>
          <w:u w:val="single"/>
        </w:rPr>
      </w:pPr>
      <w:r w:rsidRPr="00D2547B">
        <w:rPr>
          <w:u w:val="single"/>
        </w:rPr>
        <w:t>«свет»,номер в гостинице</w:t>
      </w:r>
    </w:p>
    <w:p w:rsidR="00F44C49" w:rsidRPr="00D2547B" w:rsidRDefault="00F44C49" w:rsidP="002E04D3">
      <w:pPr>
        <w:pStyle w:val="ListParagraph"/>
        <w:numPr>
          <w:ilvl w:val="0"/>
          <w:numId w:val="18"/>
        </w:numPr>
        <w:rPr>
          <w:u w:val="single"/>
        </w:rPr>
      </w:pPr>
      <w:r w:rsidRPr="00D2547B">
        <w:rPr>
          <w:u w:val="single"/>
        </w:rPr>
        <w:t>«папка для ношения бумаг»</w:t>
      </w:r>
    </w:p>
    <w:p w:rsidR="00F44C49" w:rsidRPr="00D2547B" w:rsidRDefault="00F44C49" w:rsidP="002E04D3">
      <w:pPr>
        <w:pStyle w:val="ListParagraph"/>
        <w:rPr>
          <w:u w:val="single"/>
        </w:rPr>
      </w:pPr>
    </w:p>
    <w:p w:rsidR="00F44C49" w:rsidRPr="00D2547B" w:rsidRDefault="00F44C49" w:rsidP="002E04D3">
      <w:pPr>
        <w:pStyle w:val="ListParagraph"/>
        <w:rPr>
          <w:u w:val="single"/>
        </w:rPr>
      </w:pPr>
      <w:r w:rsidRPr="00D2547B">
        <w:rPr>
          <w:u w:val="single"/>
        </w:rPr>
        <w:t>ответы:</w:t>
      </w:r>
    </w:p>
    <w:p w:rsidR="00F44C49" w:rsidRPr="00D2547B" w:rsidRDefault="00F44C49" w:rsidP="001F187D">
      <w:pPr>
        <w:pStyle w:val="ListParagraph"/>
        <w:rPr>
          <w:u w:val="single"/>
        </w:rPr>
      </w:pPr>
    </w:p>
    <w:p w:rsidR="00F44C49" w:rsidRPr="00D2547B" w:rsidRDefault="00F44C49" w:rsidP="001F187D">
      <w:pPr>
        <w:pStyle w:val="ListParagraph"/>
      </w:pPr>
      <w:r w:rsidRPr="00D2547B">
        <w:t>-бис</w:t>
      </w:r>
    </w:p>
    <w:p w:rsidR="00F44C49" w:rsidRPr="00D2547B" w:rsidRDefault="00F44C49" w:rsidP="001F187D">
      <w:pPr>
        <w:pStyle w:val="ListParagraph"/>
      </w:pPr>
      <w:r w:rsidRPr="00D2547B">
        <w:t>-глобус</w:t>
      </w:r>
    </w:p>
    <w:p w:rsidR="00F44C49" w:rsidRPr="00D2547B" w:rsidRDefault="00F44C49" w:rsidP="001F187D">
      <w:pPr>
        <w:pStyle w:val="ListParagraph"/>
      </w:pPr>
      <w:r w:rsidRPr="00D2547B">
        <w:t>-алиби</w:t>
      </w:r>
    </w:p>
    <w:p w:rsidR="00F44C49" w:rsidRPr="00D2547B" w:rsidRDefault="00F44C49" w:rsidP="001F187D">
      <w:pPr>
        <w:pStyle w:val="ListParagraph"/>
      </w:pPr>
      <w:r w:rsidRPr="00D2547B">
        <w:t>--люкс</w:t>
      </w:r>
    </w:p>
    <w:p w:rsidR="00F44C49" w:rsidRPr="00D2547B" w:rsidRDefault="00F44C49" w:rsidP="00B37ED2">
      <w:pPr>
        <w:pStyle w:val="ListParagraph"/>
      </w:pPr>
      <w:r w:rsidRPr="00D2547B">
        <w:t>-портфель</w:t>
      </w:r>
    </w:p>
    <w:p w:rsidR="00F44C49" w:rsidRPr="00D2547B" w:rsidRDefault="00F44C49" w:rsidP="00B37ED2">
      <w:pPr>
        <w:pStyle w:val="ListParagraph"/>
      </w:pPr>
    </w:p>
    <w:p w:rsidR="00F44C49" w:rsidRPr="00D2547B" w:rsidRDefault="00F44C49" w:rsidP="00B37ED2">
      <w:pPr>
        <w:pStyle w:val="ListParagraph"/>
        <w:rPr>
          <w:u w:val="single"/>
        </w:rPr>
      </w:pPr>
      <w:r w:rsidRPr="00D2547B">
        <w:rPr>
          <w:u w:val="single"/>
        </w:rPr>
        <w:t>Английские слова</w:t>
      </w:r>
      <w:r w:rsidRPr="00D2547B">
        <w:rPr>
          <w:u w:val="single"/>
          <w:lang w:val="en-US"/>
        </w:rPr>
        <w:sym w:font="Wingdings" w:char="F04C"/>
      </w:r>
      <w:r w:rsidRPr="00D2547B">
        <w:rPr>
          <w:u w:val="single"/>
        </w:rPr>
        <w:t>(насекомые)</w:t>
      </w:r>
    </w:p>
    <w:p w:rsidR="00F44C49" w:rsidRPr="00D2547B" w:rsidRDefault="00F44C49" w:rsidP="00B37ED2">
      <w:pPr>
        <w:pStyle w:val="ListParagraph"/>
        <w:rPr>
          <w:u w:val="single"/>
        </w:rPr>
      </w:pPr>
    </w:p>
    <w:p w:rsidR="00F44C49" w:rsidRPr="00D2547B" w:rsidRDefault="00F44C49" w:rsidP="00B37ED2">
      <w:pPr>
        <w:pStyle w:val="ListParagraph"/>
      </w:pPr>
      <w:r w:rsidRPr="00D2547B">
        <w:rPr>
          <w:lang w:val="en-US"/>
        </w:rPr>
        <w:t>Mosquito</w:t>
      </w:r>
      <w:r w:rsidRPr="00D2547B">
        <w:t xml:space="preserve">                             комар</w:t>
      </w:r>
    </w:p>
    <w:p w:rsidR="00F44C49" w:rsidRPr="00D2547B" w:rsidRDefault="00F44C49" w:rsidP="00B37ED2">
      <w:pPr>
        <w:pStyle w:val="ListParagraph"/>
      </w:pPr>
      <w:r w:rsidRPr="00D2547B">
        <w:rPr>
          <w:lang w:val="en-US"/>
        </w:rPr>
        <w:t>Ladybug</w:t>
      </w:r>
      <w:r w:rsidRPr="00D2547B">
        <w:t xml:space="preserve">                              божья коровка</w:t>
      </w:r>
    </w:p>
    <w:p w:rsidR="00F44C49" w:rsidRPr="00D2547B" w:rsidRDefault="00F44C49" w:rsidP="00B37ED2">
      <w:pPr>
        <w:pStyle w:val="ListParagraph"/>
      </w:pPr>
      <w:r w:rsidRPr="00D2547B">
        <w:rPr>
          <w:lang w:val="en-US"/>
        </w:rPr>
        <w:t>Grasshopper</w:t>
      </w:r>
      <w:r w:rsidRPr="00D2547B">
        <w:t xml:space="preserve">                        кузнечик</w:t>
      </w:r>
    </w:p>
    <w:p w:rsidR="00F44C49" w:rsidRPr="00D2547B" w:rsidRDefault="00F44C49" w:rsidP="00B37ED2">
      <w:pPr>
        <w:pStyle w:val="ListParagraph"/>
      </w:pPr>
      <w:r w:rsidRPr="00D2547B">
        <w:rPr>
          <w:lang w:val="en-US"/>
        </w:rPr>
        <w:t>Fly</w:t>
      </w:r>
      <w:r w:rsidRPr="00D2547B">
        <w:t xml:space="preserve">                                           муха</w:t>
      </w:r>
    </w:p>
    <w:p w:rsidR="00F44C49" w:rsidRPr="00D2547B" w:rsidRDefault="00F44C49" w:rsidP="00B37ED2">
      <w:pPr>
        <w:pStyle w:val="ListParagraph"/>
      </w:pPr>
      <w:r w:rsidRPr="00D2547B">
        <w:rPr>
          <w:lang w:val="en-US"/>
        </w:rPr>
        <w:t>Dragonfly</w:t>
      </w:r>
      <w:r w:rsidRPr="00D2547B">
        <w:t xml:space="preserve">                           стрекоза</w:t>
      </w:r>
    </w:p>
    <w:p w:rsidR="00F44C49" w:rsidRPr="00D2547B" w:rsidRDefault="00F44C49" w:rsidP="00B37ED2">
      <w:pPr>
        <w:pStyle w:val="ListParagraph"/>
      </w:pPr>
      <w:r w:rsidRPr="00D2547B">
        <w:rPr>
          <w:lang w:val="en-US"/>
        </w:rPr>
        <w:t>Butterfly</w:t>
      </w:r>
      <w:r w:rsidRPr="00D2547B">
        <w:t xml:space="preserve">                             бабочка</w:t>
      </w:r>
    </w:p>
    <w:p w:rsidR="00F44C49" w:rsidRPr="00D2547B" w:rsidRDefault="00F44C49" w:rsidP="00B37ED2">
      <w:pPr>
        <w:pStyle w:val="ListParagraph"/>
      </w:pPr>
      <w:r w:rsidRPr="00D2547B">
        <w:rPr>
          <w:lang w:val="en-US"/>
        </w:rPr>
        <w:t>Ant</w:t>
      </w:r>
      <w:r w:rsidRPr="00D2547B">
        <w:t xml:space="preserve">                                     муравей</w:t>
      </w:r>
    </w:p>
    <w:p w:rsidR="00F44C49" w:rsidRPr="00D2547B" w:rsidRDefault="00F44C49" w:rsidP="00B37ED2">
      <w:pPr>
        <w:pStyle w:val="ListParagraph"/>
      </w:pPr>
      <w:r w:rsidRPr="00D2547B">
        <w:rPr>
          <w:lang w:val="en-US"/>
        </w:rPr>
        <w:t>Bee</w:t>
      </w:r>
      <w:r w:rsidRPr="00D2547B">
        <w:t xml:space="preserve">                                       пчела</w:t>
      </w:r>
    </w:p>
    <w:p w:rsidR="00F44C49" w:rsidRPr="00D2547B" w:rsidRDefault="00F44C49" w:rsidP="00B37ED2">
      <w:pPr>
        <w:pStyle w:val="ListParagraph"/>
      </w:pPr>
    </w:p>
    <w:p w:rsidR="00F44C49" w:rsidRPr="00D2547B" w:rsidRDefault="00F44C49" w:rsidP="00B37ED2">
      <w:pPr>
        <w:pStyle w:val="ListParagraph"/>
      </w:pPr>
    </w:p>
    <w:p w:rsidR="00F44C49" w:rsidRPr="00D2547B" w:rsidRDefault="00F44C49" w:rsidP="00B37ED2">
      <w:pPr>
        <w:pStyle w:val="ListParagraph"/>
      </w:pPr>
      <w:r w:rsidRPr="00D2547B">
        <w:rPr>
          <w:i/>
          <w:noProof/>
        </w:rPr>
        <w:pict>
          <v:shape id="Рисунок 13" o:spid="_x0000_i1031" type="#_x0000_t75" style="width:24pt;height:39pt;visibility:visible">
            <v:imagedata r:id="rId6" o:title=""/>
          </v:shape>
        </w:pict>
      </w:r>
    </w:p>
    <w:p w:rsidR="00F44C49" w:rsidRPr="00D2547B" w:rsidRDefault="00F44C49" w:rsidP="001F187D">
      <w:pPr>
        <w:pStyle w:val="ListParagraph"/>
      </w:pPr>
      <w:r w:rsidRPr="00D2547B">
        <w:rPr>
          <w:u w:val="single"/>
        </w:rPr>
        <w:t>Ведущая</w:t>
      </w:r>
      <w:r w:rsidRPr="00D2547B">
        <w:t>:  Известный  мыслитель Вольтер писал: «Знать много языков, значит иметь  много ключей  к одному  замку».</w:t>
      </w:r>
    </w:p>
    <w:p w:rsidR="00F44C49" w:rsidRPr="00D2547B" w:rsidRDefault="00F44C49" w:rsidP="001F187D">
      <w:pPr>
        <w:pStyle w:val="ListParagraph"/>
      </w:pPr>
      <w:r w:rsidRPr="00D2547B">
        <w:t xml:space="preserve">Теперь как знатокам нескольких языков, вам предстоит выступить в роли экспертов и назвать, из какого языка заимствованы эти слова. </w:t>
      </w:r>
    </w:p>
    <w:p w:rsidR="00F44C49" w:rsidRPr="00D2547B" w:rsidRDefault="00F44C49" w:rsidP="001F187D">
      <w:pPr>
        <w:pStyle w:val="ListParagraph"/>
      </w:pPr>
    </w:p>
    <w:p w:rsidR="00F44C49" w:rsidRPr="00D2547B" w:rsidRDefault="00F44C49" w:rsidP="001F187D">
      <w:pPr>
        <w:pStyle w:val="ListParagraph"/>
        <w:rPr>
          <w:i/>
        </w:rPr>
      </w:pPr>
    </w:p>
    <w:p w:rsidR="00F44C49" w:rsidRPr="00D2547B" w:rsidRDefault="00F44C49" w:rsidP="00B37ED2">
      <w:pPr>
        <w:rPr>
          <w:b/>
          <w:color w:val="000000"/>
          <w:kern w:val="24"/>
        </w:rPr>
      </w:pPr>
      <w:r w:rsidRPr="00D2547B">
        <w:rPr>
          <w:color w:val="000000"/>
          <w:kern w:val="24"/>
        </w:rPr>
        <w:t xml:space="preserve">бульон                               </w:t>
      </w:r>
      <w:r w:rsidRPr="00D2547B">
        <w:rPr>
          <w:b/>
          <w:color w:val="000000"/>
          <w:kern w:val="24"/>
        </w:rPr>
        <w:t>галлицизмы</w:t>
      </w:r>
      <w:r w:rsidRPr="00D2547B">
        <w:rPr>
          <w:b/>
          <w:color w:val="000000"/>
          <w:kern w:val="24"/>
        </w:rPr>
        <w:br/>
      </w:r>
      <w:r w:rsidRPr="00D2547B">
        <w:rPr>
          <w:color w:val="000000"/>
          <w:kern w:val="24"/>
        </w:rPr>
        <w:t>жалюзи</w:t>
      </w:r>
      <w:r w:rsidRPr="00D2547B">
        <w:rPr>
          <w:color w:val="000000"/>
          <w:kern w:val="24"/>
        </w:rPr>
        <w:br/>
      </w:r>
      <w:r w:rsidRPr="00D2547B">
        <w:rPr>
          <w:color w:val="000000"/>
          <w:kern w:val="24"/>
        </w:rPr>
        <w:br/>
        <w:t xml:space="preserve">футбол                                </w:t>
      </w:r>
      <w:r w:rsidRPr="00D2547B">
        <w:rPr>
          <w:b/>
          <w:color w:val="000000"/>
          <w:kern w:val="24"/>
        </w:rPr>
        <w:t>англицизмы</w:t>
      </w:r>
    </w:p>
    <w:p w:rsidR="00F44C49" w:rsidRPr="00D2547B" w:rsidRDefault="00F44C49" w:rsidP="00B37ED2">
      <w:pPr>
        <w:rPr>
          <w:color w:val="000000"/>
          <w:kern w:val="24"/>
        </w:rPr>
      </w:pPr>
      <w:r w:rsidRPr="00D2547B">
        <w:rPr>
          <w:color w:val="000000"/>
          <w:kern w:val="24"/>
        </w:rPr>
        <w:t xml:space="preserve">баскетбол                              </w:t>
      </w:r>
    </w:p>
    <w:p w:rsidR="00F44C49" w:rsidRPr="00D2547B" w:rsidRDefault="00F44C49" w:rsidP="00B37ED2">
      <w:pPr>
        <w:rPr>
          <w:color w:val="000000"/>
          <w:kern w:val="24"/>
        </w:rPr>
      </w:pPr>
      <w:r w:rsidRPr="00D2547B">
        <w:rPr>
          <w:color w:val="000000"/>
          <w:kern w:val="24"/>
        </w:rPr>
        <w:t xml:space="preserve">спорт                                                                              </w:t>
      </w:r>
    </w:p>
    <w:p w:rsidR="00F44C49" w:rsidRPr="00D2547B" w:rsidRDefault="00F44C49" w:rsidP="00B37ED2">
      <w:pPr>
        <w:rPr>
          <w:b/>
          <w:color w:val="000000"/>
          <w:kern w:val="24"/>
        </w:rPr>
      </w:pPr>
      <w:r w:rsidRPr="00D2547B">
        <w:rPr>
          <w:color w:val="000000"/>
          <w:kern w:val="24"/>
        </w:rPr>
        <w:t xml:space="preserve">бухгалтер                            </w:t>
      </w:r>
      <w:r w:rsidRPr="00D2547B">
        <w:rPr>
          <w:b/>
          <w:color w:val="000000"/>
          <w:kern w:val="24"/>
        </w:rPr>
        <w:t>грецизмы</w:t>
      </w:r>
    </w:p>
    <w:p w:rsidR="00F44C49" w:rsidRPr="00D2547B" w:rsidRDefault="00F44C49" w:rsidP="00B37ED2">
      <w:pPr>
        <w:rPr>
          <w:color w:val="000000"/>
          <w:kern w:val="24"/>
        </w:rPr>
      </w:pPr>
      <w:r w:rsidRPr="00D2547B">
        <w:rPr>
          <w:color w:val="000000"/>
          <w:kern w:val="24"/>
        </w:rPr>
        <w:t xml:space="preserve">галстук                                                                                      </w:t>
      </w:r>
      <w:r w:rsidRPr="00D2547B">
        <w:rPr>
          <w:b/>
          <w:color w:val="000000"/>
          <w:kern w:val="24"/>
        </w:rPr>
        <w:br/>
      </w:r>
      <w:r w:rsidRPr="00D2547B">
        <w:rPr>
          <w:color w:val="000000"/>
          <w:kern w:val="24"/>
        </w:rPr>
        <w:t xml:space="preserve">школа                                    </w:t>
      </w:r>
      <w:r w:rsidRPr="00D2547B">
        <w:rPr>
          <w:color w:val="000000"/>
          <w:kern w:val="24"/>
        </w:rPr>
        <w:br/>
        <w:t>гимназия</w:t>
      </w:r>
      <w:r w:rsidRPr="00D2547B">
        <w:rPr>
          <w:color w:val="000000"/>
          <w:kern w:val="24"/>
        </w:rPr>
        <w:br/>
      </w:r>
    </w:p>
    <w:p w:rsidR="00F44C49" w:rsidRPr="00D2547B" w:rsidRDefault="00F44C49" w:rsidP="003110BD">
      <w:pPr>
        <w:pStyle w:val="ListParagraph"/>
        <w:ind w:left="360"/>
        <w:rPr>
          <w:color w:val="000000"/>
          <w:kern w:val="24"/>
        </w:rPr>
      </w:pPr>
      <w:r w:rsidRPr="00D2547B">
        <w:rPr>
          <w:noProof/>
        </w:rPr>
        <w:pict>
          <v:shape id="Рисунок 14" o:spid="_x0000_i1032" type="#_x0000_t75" style="width:24pt;height:39pt;visibility:visible">
            <v:imagedata r:id="rId6" o:title=""/>
          </v:shape>
        </w:pict>
      </w:r>
      <w:r w:rsidRPr="00D2547B">
        <w:rPr>
          <w:color w:val="000000"/>
          <w:kern w:val="24"/>
          <w:u w:val="single"/>
        </w:rPr>
        <w:t xml:space="preserve">Ведущая: </w:t>
      </w:r>
      <w:r w:rsidRPr="00D2547B">
        <w:rPr>
          <w:color w:val="000000"/>
          <w:kern w:val="24"/>
        </w:rPr>
        <w:t>Известно,   ничто так не объединяет людей, как общий стол, за которым окажутся наши команды. На столе представлены блюда разных народов, вернее их описания. Угадайте названия блюд.</w:t>
      </w:r>
    </w:p>
    <w:p w:rsidR="00F44C49" w:rsidRPr="00D2547B" w:rsidRDefault="00F44C49" w:rsidP="003110BD">
      <w:pPr>
        <w:pStyle w:val="ListParagraph"/>
        <w:ind w:left="360"/>
        <w:rPr>
          <w:color w:val="000000"/>
          <w:kern w:val="24"/>
        </w:rPr>
      </w:pPr>
    </w:p>
    <w:p w:rsidR="00F44C49" w:rsidRPr="00D2547B" w:rsidRDefault="00F44C49" w:rsidP="003110BD">
      <w:pPr>
        <w:pStyle w:val="ListParagraph"/>
        <w:ind w:left="360"/>
        <w:rPr>
          <w:i/>
          <w:color w:val="000000"/>
          <w:kern w:val="24"/>
        </w:rPr>
      </w:pPr>
      <w:r w:rsidRPr="00D2547B">
        <w:rPr>
          <w:i/>
          <w:color w:val="000000"/>
          <w:kern w:val="24"/>
        </w:rPr>
        <w:t>№1 пироженое из заварного теста с кремом внутри.(франц.)</w:t>
      </w:r>
    </w:p>
    <w:p w:rsidR="00F44C49" w:rsidRPr="00D2547B" w:rsidRDefault="00F44C49" w:rsidP="003110BD">
      <w:pPr>
        <w:pStyle w:val="ListParagraph"/>
        <w:ind w:left="360"/>
        <w:rPr>
          <w:i/>
          <w:color w:val="000000"/>
          <w:kern w:val="24"/>
        </w:rPr>
      </w:pPr>
    </w:p>
    <w:p w:rsidR="00F44C49" w:rsidRPr="00D2547B" w:rsidRDefault="00F44C49" w:rsidP="00EC7C3A">
      <w:pPr>
        <w:pStyle w:val="ListParagraph"/>
        <w:ind w:left="360"/>
        <w:rPr>
          <w:i/>
          <w:color w:val="000000"/>
          <w:kern w:val="24"/>
        </w:rPr>
      </w:pPr>
      <w:r w:rsidRPr="00D2547B">
        <w:rPr>
          <w:i/>
          <w:color w:val="000000"/>
          <w:kern w:val="24"/>
        </w:rPr>
        <w:t>№2 сладкое блюдо из взбитой фруктовой, ягодной, молочной массы(Франц)</w:t>
      </w:r>
    </w:p>
    <w:p w:rsidR="00F44C49" w:rsidRPr="00D2547B" w:rsidRDefault="00F44C49" w:rsidP="00EC7C3A">
      <w:pPr>
        <w:pStyle w:val="ListParagraph"/>
        <w:ind w:left="360"/>
        <w:rPr>
          <w:i/>
          <w:color w:val="000000"/>
          <w:kern w:val="24"/>
        </w:rPr>
      </w:pPr>
    </w:p>
    <w:p w:rsidR="00F44C49" w:rsidRPr="00D2547B" w:rsidRDefault="00F44C49" w:rsidP="00EC7C3A">
      <w:pPr>
        <w:pStyle w:val="ListParagraph"/>
        <w:ind w:left="360"/>
        <w:rPr>
          <w:i/>
          <w:color w:val="000000"/>
          <w:kern w:val="24"/>
        </w:rPr>
      </w:pPr>
      <w:r w:rsidRPr="00D2547B">
        <w:rPr>
          <w:i/>
          <w:color w:val="000000"/>
          <w:kern w:val="24"/>
        </w:rPr>
        <w:t>№3подсоленная измельчённая зелень(франц.)</w:t>
      </w:r>
    </w:p>
    <w:p w:rsidR="00F44C49" w:rsidRPr="00D2547B" w:rsidRDefault="00F44C49" w:rsidP="00EC7C3A">
      <w:pPr>
        <w:pStyle w:val="ListParagraph"/>
        <w:ind w:left="360"/>
        <w:rPr>
          <w:i/>
          <w:color w:val="000000"/>
          <w:kern w:val="24"/>
        </w:rPr>
      </w:pPr>
    </w:p>
    <w:p w:rsidR="00F44C49" w:rsidRPr="00D2547B" w:rsidRDefault="00F44C49" w:rsidP="00EC7C3A">
      <w:pPr>
        <w:ind w:left="75" w:right="75"/>
        <w:rPr>
          <w:sz w:val="24"/>
          <w:szCs w:val="24"/>
        </w:rPr>
      </w:pPr>
      <w:r w:rsidRPr="00D2547B">
        <w:rPr>
          <w:sz w:val="24"/>
          <w:szCs w:val="24"/>
        </w:rPr>
        <w:t xml:space="preserve">     №4 запеканка из каши с фруктами.(англ.)</w:t>
      </w:r>
    </w:p>
    <w:p w:rsidR="00F44C49" w:rsidRPr="00D2547B" w:rsidRDefault="00F44C49" w:rsidP="00EC7C3A">
      <w:pPr>
        <w:ind w:left="75" w:right="75"/>
        <w:rPr>
          <w:sz w:val="24"/>
          <w:szCs w:val="24"/>
        </w:rPr>
      </w:pPr>
      <w:r w:rsidRPr="00D2547B">
        <w:rPr>
          <w:sz w:val="24"/>
          <w:szCs w:val="24"/>
        </w:rPr>
        <w:t xml:space="preserve">     №5 мясо, приготовленное на вертеле(тюрск.)</w:t>
      </w:r>
    </w:p>
    <w:p w:rsidR="00F44C49" w:rsidRPr="00D2547B" w:rsidRDefault="00F44C49" w:rsidP="00EC7C3A">
      <w:pPr>
        <w:ind w:left="75" w:right="75"/>
        <w:rPr>
          <w:sz w:val="24"/>
          <w:szCs w:val="24"/>
        </w:rPr>
      </w:pPr>
      <w:r w:rsidRPr="00D2547B">
        <w:rPr>
          <w:sz w:val="24"/>
          <w:szCs w:val="24"/>
        </w:rPr>
        <w:t xml:space="preserve">    №6 макароны с томатным соусом и овощами(итальян.)</w:t>
      </w:r>
    </w:p>
    <w:p w:rsidR="00F44C49" w:rsidRPr="00D2547B" w:rsidRDefault="00F44C49" w:rsidP="00EC7C3A">
      <w:pPr>
        <w:ind w:left="75" w:right="75"/>
        <w:rPr>
          <w:sz w:val="24"/>
          <w:szCs w:val="24"/>
        </w:rPr>
      </w:pPr>
      <w:r w:rsidRPr="00D2547B">
        <w:rPr>
          <w:sz w:val="24"/>
          <w:szCs w:val="24"/>
        </w:rPr>
        <w:t xml:space="preserve">   №7 говядина жареная, нарезанная крупными кусочками(англ.)</w:t>
      </w:r>
    </w:p>
    <w:p w:rsidR="00F44C49" w:rsidRPr="00D2547B" w:rsidRDefault="00F44C49" w:rsidP="00EC7C3A">
      <w:pPr>
        <w:ind w:left="75" w:right="75"/>
        <w:rPr>
          <w:sz w:val="24"/>
          <w:szCs w:val="24"/>
        </w:rPr>
      </w:pPr>
      <w:r w:rsidRPr="00D2547B">
        <w:rPr>
          <w:sz w:val="24"/>
          <w:szCs w:val="24"/>
        </w:rPr>
        <w:t xml:space="preserve">   №8  праздничный хлеб (славянск.)</w:t>
      </w:r>
    </w:p>
    <w:p w:rsidR="00F44C49" w:rsidRPr="00D2547B" w:rsidRDefault="00F44C49" w:rsidP="00EC7C3A">
      <w:pPr>
        <w:ind w:left="75" w:right="75"/>
        <w:rPr>
          <w:sz w:val="24"/>
          <w:szCs w:val="24"/>
        </w:rPr>
      </w:pPr>
      <w:r w:rsidRPr="00D2547B">
        <w:rPr>
          <w:sz w:val="24"/>
          <w:szCs w:val="24"/>
        </w:rPr>
        <w:t xml:space="preserve">   № 9 мучное сладкое изделие «пчелиные соты»(немец.)</w:t>
      </w:r>
    </w:p>
    <w:p w:rsidR="00F44C49" w:rsidRPr="00D2547B" w:rsidRDefault="00F44C49" w:rsidP="00EC7C3A">
      <w:pPr>
        <w:ind w:left="75" w:right="75"/>
        <w:rPr>
          <w:sz w:val="24"/>
          <w:szCs w:val="24"/>
        </w:rPr>
      </w:pPr>
      <w:r w:rsidRPr="00D2547B">
        <w:rPr>
          <w:sz w:val="24"/>
          <w:szCs w:val="24"/>
        </w:rPr>
        <w:t xml:space="preserve">  №10 изделие с мясной начинкой «хлебное ухо»(финно-угор.)</w:t>
      </w:r>
    </w:p>
    <w:p w:rsidR="00F44C49" w:rsidRPr="00D2547B" w:rsidRDefault="00F44C49" w:rsidP="00AB37C0">
      <w:pPr>
        <w:ind w:left="75" w:right="75"/>
        <w:rPr>
          <w:sz w:val="24"/>
          <w:szCs w:val="24"/>
        </w:rPr>
      </w:pPr>
      <w:r w:rsidRPr="00D2547B">
        <w:rPr>
          <w:sz w:val="24"/>
          <w:szCs w:val="24"/>
        </w:rPr>
        <w:t>Ответы :№1 безе,№2 мусс,№3 салат,№4 пудинг,№5 шашлык,№6 паста,№7 бифштекс,№8 пирог, № 9вафли,№ 10 пельмени.</w:t>
      </w:r>
    </w:p>
    <w:p w:rsidR="00F44C49" w:rsidRPr="00D2547B" w:rsidRDefault="00F44C49" w:rsidP="00AB37C0">
      <w:pPr>
        <w:ind w:left="75" w:right="75"/>
      </w:pPr>
      <w:r w:rsidRPr="00D2547B">
        <w:rPr>
          <w:noProof/>
          <w:sz w:val="24"/>
          <w:szCs w:val="24"/>
          <w:u w:val="single"/>
          <w:lang w:eastAsia="ru-RU"/>
        </w:rPr>
        <w:pict>
          <v:shape id="Рисунок 8" o:spid="_x0000_i1033" type="#_x0000_t75" style="width:32.25pt;height:42.75pt;visibility:visible">
            <v:imagedata r:id="rId8" o:title=""/>
          </v:shape>
        </w:pict>
      </w:r>
      <w:r w:rsidRPr="00D2547B">
        <w:rPr>
          <w:u w:val="single"/>
        </w:rPr>
        <w:t xml:space="preserve">Ведущий: </w:t>
      </w:r>
      <w:r w:rsidRPr="00D2547B">
        <w:t>Гостеприимная  Англия ждёт любителей английского языка. Ребята помладше посоревнуются в проборе рифмы к стихотворениям, подставлять можно только английские слова, ребята постарше  будут соревноваться  в переводе английских пословиц.</w:t>
      </w:r>
    </w:p>
    <w:p w:rsidR="00F44C49" w:rsidRPr="00D2547B" w:rsidRDefault="00F44C49" w:rsidP="0000724E">
      <w:pPr>
        <w:rPr>
          <w:b/>
          <w:sz w:val="24"/>
          <w:szCs w:val="24"/>
        </w:rPr>
      </w:pPr>
      <w:r w:rsidRPr="00D2547B">
        <w:rPr>
          <w:b/>
          <w:sz w:val="24"/>
          <w:szCs w:val="24"/>
        </w:rPr>
        <w:t>Английские  пословицы.</w:t>
      </w:r>
    </w:p>
    <w:p w:rsidR="00F44C49" w:rsidRPr="00D2547B" w:rsidRDefault="00F44C49" w:rsidP="0000724E">
      <w:pPr>
        <w:pStyle w:val="ListParagraph"/>
        <w:numPr>
          <w:ilvl w:val="0"/>
          <w:numId w:val="8"/>
        </w:numPr>
        <w:spacing w:after="200" w:line="276" w:lineRule="auto"/>
        <w:rPr>
          <w:lang w:val="en-US"/>
        </w:rPr>
      </w:pPr>
      <w:r w:rsidRPr="00D2547B">
        <w:rPr>
          <w:lang w:val="en-US"/>
        </w:rPr>
        <w:t>It is never too late to learn.</w:t>
      </w:r>
    </w:p>
    <w:p w:rsidR="00F44C49" w:rsidRPr="00D2547B" w:rsidRDefault="00F44C49" w:rsidP="0000724E">
      <w:pPr>
        <w:pStyle w:val="ListParagraph"/>
        <w:numPr>
          <w:ilvl w:val="0"/>
          <w:numId w:val="8"/>
        </w:numPr>
        <w:spacing w:after="200" w:line="276" w:lineRule="auto"/>
        <w:rPr>
          <w:lang w:val="en-US"/>
        </w:rPr>
      </w:pPr>
      <w:r w:rsidRPr="00D2547B">
        <w:rPr>
          <w:lang w:val="en-US"/>
        </w:rPr>
        <w:t>All is well that ends well.</w:t>
      </w:r>
    </w:p>
    <w:p w:rsidR="00F44C49" w:rsidRPr="00D2547B" w:rsidRDefault="00F44C49" w:rsidP="0000724E">
      <w:pPr>
        <w:pStyle w:val="ListParagraph"/>
        <w:numPr>
          <w:ilvl w:val="0"/>
          <w:numId w:val="8"/>
        </w:numPr>
        <w:spacing w:after="200" w:line="276" w:lineRule="auto"/>
        <w:rPr>
          <w:lang w:val="en-US"/>
        </w:rPr>
      </w:pPr>
      <w:r w:rsidRPr="00D2547B">
        <w:rPr>
          <w:lang w:val="en-US"/>
        </w:rPr>
        <w:t xml:space="preserve">Promise little, do much. </w:t>
      </w:r>
    </w:p>
    <w:p w:rsidR="00F44C49" w:rsidRPr="00D2547B" w:rsidRDefault="00F44C49" w:rsidP="0000724E">
      <w:pPr>
        <w:pStyle w:val="ListParagraph"/>
        <w:numPr>
          <w:ilvl w:val="0"/>
          <w:numId w:val="8"/>
        </w:numPr>
        <w:spacing w:after="200" w:line="276" w:lineRule="auto"/>
        <w:rPr>
          <w:lang w:val="en-US"/>
        </w:rPr>
      </w:pPr>
      <w:r w:rsidRPr="00D2547B">
        <w:rPr>
          <w:lang w:val="en-US"/>
        </w:rPr>
        <w:t>As the tree, so the fruit.</w:t>
      </w:r>
    </w:p>
    <w:p w:rsidR="00F44C49" w:rsidRPr="00D2547B" w:rsidRDefault="00F44C49" w:rsidP="0000724E">
      <w:pPr>
        <w:pStyle w:val="ListParagraph"/>
        <w:numPr>
          <w:ilvl w:val="0"/>
          <w:numId w:val="8"/>
        </w:numPr>
        <w:spacing w:after="200" w:line="276" w:lineRule="auto"/>
        <w:rPr>
          <w:lang w:val="en-US"/>
        </w:rPr>
      </w:pPr>
      <w:r w:rsidRPr="00D2547B">
        <w:rPr>
          <w:lang w:val="en-US"/>
        </w:rPr>
        <w:t>Never put off till tomorrow what you can do today.</w:t>
      </w:r>
    </w:p>
    <w:p w:rsidR="00F44C49" w:rsidRPr="00D2547B" w:rsidRDefault="00F44C49" w:rsidP="0000724E">
      <w:pPr>
        <w:pStyle w:val="ListParagraph"/>
        <w:numPr>
          <w:ilvl w:val="0"/>
          <w:numId w:val="8"/>
        </w:numPr>
        <w:spacing w:after="200" w:line="276" w:lineRule="auto"/>
        <w:rPr>
          <w:lang w:val="en-US"/>
        </w:rPr>
      </w:pPr>
      <w:r w:rsidRPr="00D2547B">
        <w:rPr>
          <w:lang w:val="en-US"/>
        </w:rPr>
        <w:t>So many men, so many  mind.</w:t>
      </w:r>
    </w:p>
    <w:p w:rsidR="00F44C49" w:rsidRPr="00D2547B" w:rsidRDefault="00F44C49" w:rsidP="0000724E">
      <w:pPr>
        <w:pStyle w:val="ListParagraph"/>
        <w:numPr>
          <w:ilvl w:val="0"/>
          <w:numId w:val="8"/>
        </w:numPr>
        <w:spacing w:after="200" w:line="276" w:lineRule="auto"/>
        <w:rPr>
          <w:lang w:val="en-US"/>
        </w:rPr>
      </w:pPr>
      <w:r w:rsidRPr="00D2547B">
        <w:rPr>
          <w:lang w:val="en-US"/>
        </w:rPr>
        <w:t>Love me, love my dog.</w:t>
      </w:r>
    </w:p>
    <w:p w:rsidR="00F44C49" w:rsidRPr="00D2547B" w:rsidRDefault="00F44C49" w:rsidP="0000724E">
      <w:pPr>
        <w:pStyle w:val="ListParagraph"/>
        <w:numPr>
          <w:ilvl w:val="0"/>
          <w:numId w:val="8"/>
        </w:numPr>
        <w:spacing w:after="200" w:line="276" w:lineRule="auto"/>
        <w:rPr>
          <w:lang w:val="en-US"/>
        </w:rPr>
      </w:pPr>
      <w:r w:rsidRPr="00D2547B">
        <w:rPr>
          <w:lang w:val="en-US"/>
        </w:rPr>
        <w:t>Better late than never.</w:t>
      </w:r>
    </w:p>
    <w:p w:rsidR="00F44C49" w:rsidRPr="00D2547B" w:rsidRDefault="00F44C49" w:rsidP="0000724E">
      <w:pPr>
        <w:pStyle w:val="ListParagraph"/>
        <w:numPr>
          <w:ilvl w:val="0"/>
          <w:numId w:val="8"/>
        </w:numPr>
        <w:spacing w:after="200" w:line="276" w:lineRule="auto"/>
        <w:rPr>
          <w:lang w:val="en-US"/>
        </w:rPr>
      </w:pPr>
      <w:r w:rsidRPr="00D2547B">
        <w:rPr>
          <w:lang w:val="en-US"/>
        </w:rPr>
        <w:t>As you make your bed, so you must lie on it.</w:t>
      </w:r>
    </w:p>
    <w:p w:rsidR="00F44C49" w:rsidRPr="00D2547B" w:rsidRDefault="00F44C49" w:rsidP="0000724E">
      <w:pPr>
        <w:pStyle w:val="ListParagraph"/>
        <w:numPr>
          <w:ilvl w:val="0"/>
          <w:numId w:val="8"/>
        </w:numPr>
        <w:spacing w:after="200" w:line="276" w:lineRule="auto"/>
        <w:rPr>
          <w:lang w:val="en-US"/>
        </w:rPr>
      </w:pPr>
      <w:r w:rsidRPr="00D2547B">
        <w:rPr>
          <w:lang w:val="en-US"/>
        </w:rPr>
        <w:t>Action speak louder than words.</w:t>
      </w:r>
    </w:p>
    <w:p w:rsidR="00F44C49" w:rsidRPr="00D2547B" w:rsidRDefault="00F44C49" w:rsidP="0000724E">
      <w:pPr>
        <w:pStyle w:val="ListParagraph"/>
        <w:numPr>
          <w:ilvl w:val="0"/>
          <w:numId w:val="8"/>
        </w:numPr>
        <w:spacing w:after="200" w:line="276" w:lineRule="auto"/>
        <w:rPr>
          <w:lang w:val="en-US"/>
        </w:rPr>
      </w:pPr>
      <w:r w:rsidRPr="00D2547B">
        <w:rPr>
          <w:lang w:val="en-US"/>
        </w:rPr>
        <w:t>Like teacher, like pupil.</w:t>
      </w:r>
    </w:p>
    <w:p w:rsidR="00F44C49" w:rsidRPr="00D2547B" w:rsidRDefault="00F44C49" w:rsidP="0000724E">
      <w:pPr>
        <w:pStyle w:val="ListParagraph"/>
        <w:numPr>
          <w:ilvl w:val="0"/>
          <w:numId w:val="8"/>
        </w:numPr>
        <w:spacing w:after="200" w:line="276" w:lineRule="auto"/>
        <w:rPr>
          <w:lang w:val="en-US"/>
        </w:rPr>
      </w:pPr>
      <w:r w:rsidRPr="00D2547B">
        <w:rPr>
          <w:lang w:val="en-US"/>
        </w:rPr>
        <w:t>To work with the left hand.</w:t>
      </w:r>
    </w:p>
    <w:p w:rsidR="00F44C49" w:rsidRPr="00D2547B" w:rsidRDefault="00F44C49" w:rsidP="0000724E">
      <w:pPr>
        <w:pStyle w:val="ListParagraph"/>
        <w:numPr>
          <w:ilvl w:val="0"/>
          <w:numId w:val="8"/>
        </w:numPr>
        <w:spacing w:after="200" w:line="276" w:lineRule="auto"/>
        <w:rPr>
          <w:lang w:val="en-US"/>
        </w:rPr>
      </w:pPr>
      <w:r w:rsidRPr="00D2547B">
        <w:rPr>
          <w:lang w:val="en-US"/>
        </w:rPr>
        <w:t>An hour   in the  morning is worth two in the evening.</w:t>
      </w:r>
    </w:p>
    <w:p w:rsidR="00F44C49" w:rsidRPr="00D2547B" w:rsidRDefault="00F44C49" w:rsidP="0000724E">
      <w:pPr>
        <w:pStyle w:val="ListParagraph"/>
        <w:numPr>
          <w:ilvl w:val="0"/>
          <w:numId w:val="8"/>
        </w:numPr>
        <w:spacing w:after="200" w:line="276" w:lineRule="auto"/>
        <w:rPr>
          <w:lang w:val="en-US"/>
        </w:rPr>
      </w:pPr>
      <w:r w:rsidRPr="00D2547B">
        <w:rPr>
          <w:lang w:val="en-US"/>
        </w:rPr>
        <w:t>Good clothes open all doors.</w:t>
      </w:r>
    </w:p>
    <w:p w:rsidR="00F44C49" w:rsidRPr="00D2547B" w:rsidRDefault="00F44C49" w:rsidP="00524E49">
      <w:pPr>
        <w:pStyle w:val="ListParagraph"/>
        <w:spacing w:after="200" w:line="276" w:lineRule="auto"/>
        <w:ind w:left="0"/>
        <w:rPr>
          <w:b/>
        </w:rPr>
      </w:pPr>
      <w:r w:rsidRPr="00D2547B">
        <w:rPr>
          <w:b/>
        </w:rPr>
        <w:t>Русские пословицы</w:t>
      </w:r>
    </w:p>
    <w:p w:rsidR="00F44C49" w:rsidRPr="00D2547B" w:rsidRDefault="00F44C49" w:rsidP="00524E49">
      <w:pPr>
        <w:pStyle w:val="ListParagraph"/>
        <w:spacing w:after="200" w:line="276" w:lineRule="auto"/>
        <w:ind w:left="0"/>
      </w:pPr>
      <w:r w:rsidRPr="00D2547B">
        <w:t>Никогда не поздно зарабатывать.</w:t>
      </w:r>
    </w:p>
    <w:p w:rsidR="00F44C49" w:rsidRPr="00D2547B" w:rsidRDefault="00F44C49" w:rsidP="00524E49">
      <w:pPr>
        <w:pStyle w:val="ListParagraph"/>
        <w:spacing w:after="200" w:line="276" w:lineRule="auto"/>
        <w:ind w:left="0"/>
      </w:pPr>
      <w:r w:rsidRPr="00D2547B">
        <w:t>Всё хорошо, что хорошо  кончается.</w:t>
      </w:r>
    </w:p>
    <w:p w:rsidR="00F44C49" w:rsidRPr="00D2547B" w:rsidRDefault="00F44C49" w:rsidP="00524E49">
      <w:pPr>
        <w:pStyle w:val="ListParagraph"/>
        <w:spacing w:after="200" w:line="276" w:lineRule="auto"/>
        <w:ind w:left="0"/>
      </w:pPr>
      <w:r w:rsidRPr="00D2547B">
        <w:t>Меньше говори, больше делай.</w:t>
      </w:r>
    </w:p>
    <w:p w:rsidR="00F44C49" w:rsidRPr="00D2547B" w:rsidRDefault="00F44C49" w:rsidP="00524E49">
      <w:pPr>
        <w:pStyle w:val="ListParagraph"/>
        <w:spacing w:after="200" w:line="276" w:lineRule="auto"/>
        <w:ind w:left="0"/>
      </w:pPr>
      <w:r w:rsidRPr="00D2547B">
        <w:t>Яблоко от яблони недалеко падает.</w:t>
      </w:r>
    </w:p>
    <w:p w:rsidR="00F44C49" w:rsidRPr="00D2547B" w:rsidRDefault="00F44C49" w:rsidP="00524E49">
      <w:pPr>
        <w:pStyle w:val="ListParagraph"/>
        <w:spacing w:after="200" w:line="276" w:lineRule="auto"/>
        <w:ind w:left="0"/>
      </w:pPr>
      <w:r w:rsidRPr="00D2547B">
        <w:t>Никогда не откладывай на завтра то, что можно сделать сегодня.</w:t>
      </w:r>
    </w:p>
    <w:p w:rsidR="00F44C49" w:rsidRPr="00D2547B" w:rsidRDefault="00F44C49" w:rsidP="00524E49">
      <w:pPr>
        <w:pStyle w:val="ListParagraph"/>
        <w:spacing w:after="200" w:line="276" w:lineRule="auto"/>
        <w:ind w:left="0"/>
      </w:pPr>
      <w:r w:rsidRPr="00D2547B">
        <w:t>Сколько людей, столько мнений.</w:t>
      </w:r>
    </w:p>
    <w:p w:rsidR="00F44C49" w:rsidRPr="00D2547B" w:rsidRDefault="00F44C49" w:rsidP="00524E49">
      <w:pPr>
        <w:pStyle w:val="ListParagraph"/>
        <w:spacing w:after="200" w:line="276" w:lineRule="auto"/>
        <w:ind w:left="0"/>
      </w:pPr>
      <w:r w:rsidRPr="00D2547B">
        <w:t>Лучше поздно, чем никогда.</w:t>
      </w:r>
    </w:p>
    <w:p w:rsidR="00F44C49" w:rsidRPr="00D2547B" w:rsidRDefault="00F44C49" w:rsidP="00524E49">
      <w:pPr>
        <w:pStyle w:val="ListParagraph"/>
        <w:spacing w:after="200" w:line="276" w:lineRule="auto"/>
        <w:ind w:left="0"/>
      </w:pPr>
      <w:r w:rsidRPr="00D2547B">
        <w:t>Как постелешь, так и выспишься.</w:t>
      </w:r>
    </w:p>
    <w:p w:rsidR="00F44C49" w:rsidRPr="00D2547B" w:rsidRDefault="00F44C49" w:rsidP="00524E49">
      <w:pPr>
        <w:pStyle w:val="ListParagraph"/>
        <w:spacing w:after="200" w:line="276" w:lineRule="auto"/>
        <w:ind w:left="0"/>
      </w:pPr>
      <w:r w:rsidRPr="00D2547B">
        <w:t>Дела говорят о человеке больше, чем  слова.</w:t>
      </w:r>
    </w:p>
    <w:p w:rsidR="00F44C49" w:rsidRPr="00D2547B" w:rsidRDefault="00F44C49" w:rsidP="00524E49">
      <w:pPr>
        <w:pStyle w:val="ListParagraph"/>
        <w:spacing w:after="200" w:line="276" w:lineRule="auto"/>
        <w:ind w:left="0"/>
      </w:pPr>
      <w:r w:rsidRPr="00D2547B">
        <w:t>Каков учитель, таковы и ученики.</w:t>
      </w:r>
    </w:p>
    <w:p w:rsidR="00F44C49" w:rsidRPr="00D2547B" w:rsidRDefault="00F44C49" w:rsidP="00524E49">
      <w:pPr>
        <w:pStyle w:val="ListParagraph"/>
        <w:spacing w:after="200" w:line="276" w:lineRule="auto"/>
        <w:ind w:left="0"/>
      </w:pPr>
      <w:r w:rsidRPr="00D2547B">
        <w:t>Работать спустя рукава.</w:t>
      </w:r>
    </w:p>
    <w:p w:rsidR="00F44C49" w:rsidRPr="00D2547B" w:rsidRDefault="00F44C49" w:rsidP="00524E49">
      <w:pPr>
        <w:pStyle w:val="ListParagraph"/>
        <w:spacing w:after="200" w:line="276" w:lineRule="auto"/>
        <w:ind w:left="0"/>
      </w:pPr>
      <w:r w:rsidRPr="00D2547B">
        <w:t>Утро вечера мудренее.</w:t>
      </w:r>
    </w:p>
    <w:p w:rsidR="00F44C49" w:rsidRPr="00D2547B" w:rsidRDefault="00F44C49" w:rsidP="00524E49">
      <w:pPr>
        <w:pStyle w:val="ListParagraph"/>
        <w:spacing w:after="200" w:line="276" w:lineRule="auto"/>
        <w:ind w:left="0"/>
      </w:pPr>
      <w:r w:rsidRPr="00D2547B">
        <w:t>Встречают по одёжке, провожают по уму.</w:t>
      </w:r>
    </w:p>
    <w:p w:rsidR="00F44C49" w:rsidRPr="00D2547B" w:rsidRDefault="00F44C49" w:rsidP="00524E49">
      <w:pPr>
        <w:pStyle w:val="ListParagraph"/>
        <w:spacing w:after="200" w:line="276" w:lineRule="auto"/>
        <w:ind w:left="0"/>
      </w:pPr>
    </w:p>
    <w:p w:rsidR="00F44C49" w:rsidRPr="00D2547B" w:rsidRDefault="00F44C49" w:rsidP="00A03DFA"/>
    <w:p w:rsidR="00F44C49" w:rsidRPr="00D2547B" w:rsidRDefault="00F44C49" w:rsidP="0082514A">
      <w:pPr>
        <w:rPr>
          <w:b/>
          <w:lang w:val="en-US"/>
        </w:rPr>
      </w:pPr>
      <w:r w:rsidRPr="00D2547B">
        <w:rPr>
          <w:i/>
          <w:noProof/>
          <w:sz w:val="24"/>
          <w:szCs w:val="24"/>
          <w:lang w:eastAsia="ru-RU"/>
        </w:rPr>
        <w:pict>
          <v:shape id="Рисунок 16" o:spid="_x0000_i1034" type="#_x0000_t75" style="width:24pt;height:39pt;visibility:visible">
            <v:imagedata r:id="rId6" o:title=""/>
          </v:shape>
        </w:pict>
      </w:r>
      <w:r w:rsidRPr="00D2547B">
        <w:rPr>
          <w:i/>
          <w:u w:val="single"/>
        </w:rPr>
        <w:t xml:space="preserve">Ведущая:        </w:t>
      </w:r>
      <w:r w:rsidRPr="00D2547B">
        <w:rPr>
          <w:b/>
        </w:rPr>
        <w:t>Игра в рифму.</w:t>
      </w:r>
    </w:p>
    <w:p w:rsidR="00F44C49" w:rsidRPr="00D2547B" w:rsidRDefault="00F44C49" w:rsidP="0082514A">
      <w:r w:rsidRPr="00D2547B">
        <w:rPr>
          <w:b/>
          <w:lang w:val="en-US"/>
        </w:rPr>
        <w:t xml:space="preserve">| </w:t>
      </w:r>
      <w:r w:rsidRPr="00D2547B">
        <w:rPr>
          <w:b/>
        </w:rPr>
        <w:t>часть</w:t>
      </w:r>
    </w:p>
    <w:p w:rsidR="00F44C49" w:rsidRPr="00D2547B" w:rsidRDefault="00F44C49" w:rsidP="0082514A">
      <w:pPr>
        <w:pStyle w:val="ListParagraph"/>
        <w:numPr>
          <w:ilvl w:val="0"/>
          <w:numId w:val="9"/>
        </w:numPr>
        <w:spacing w:after="200" w:line="276" w:lineRule="auto"/>
      </w:pPr>
      <w:r w:rsidRPr="00D2547B">
        <w:t>Почемучкам лучший друг,</w:t>
      </w:r>
    </w:p>
    <w:p w:rsidR="00F44C49" w:rsidRPr="00D2547B" w:rsidRDefault="00F44C49" w:rsidP="0082514A">
      <w:pPr>
        <w:pStyle w:val="ListParagraph"/>
      </w:pPr>
      <w:r w:rsidRPr="00D2547B">
        <w:t>Им про всё расскажет…..(</w:t>
      </w:r>
      <w:r w:rsidRPr="00D2547B">
        <w:rPr>
          <w:lang w:val="en-US"/>
        </w:rPr>
        <w:t>book</w:t>
      </w:r>
      <w:r w:rsidRPr="00D2547B">
        <w:t>)</w:t>
      </w:r>
    </w:p>
    <w:p w:rsidR="00F44C49" w:rsidRPr="00D2547B" w:rsidRDefault="00F44C49" w:rsidP="0082514A">
      <w:pPr>
        <w:pStyle w:val="ListParagraph"/>
        <w:numPr>
          <w:ilvl w:val="0"/>
          <w:numId w:val="9"/>
        </w:numPr>
        <w:spacing w:after="200" w:line="276" w:lineRule="auto"/>
      </w:pPr>
      <w:r w:rsidRPr="00D2547B">
        <w:t>Ткани куплен мне отрез,</w:t>
      </w:r>
    </w:p>
    <w:p w:rsidR="00F44C49" w:rsidRPr="00D2547B" w:rsidRDefault="00F44C49" w:rsidP="0082514A">
      <w:pPr>
        <w:pStyle w:val="ListParagraph"/>
      </w:pPr>
      <w:r w:rsidRPr="00D2547B">
        <w:t>Буду шить для куклы (</w:t>
      </w:r>
      <w:r w:rsidRPr="00D2547B">
        <w:rPr>
          <w:lang w:val="en-US"/>
        </w:rPr>
        <w:t>dress</w:t>
      </w:r>
      <w:r w:rsidRPr="00D2547B">
        <w:t>)…..</w:t>
      </w:r>
    </w:p>
    <w:p w:rsidR="00F44C49" w:rsidRPr="00D2547B" w:rsidRDefault="00F44C49" w:rsidP="0082514A">
      <w:pPr>
        <w:pStyle w:val="ListParagraph"/>
        <w:numPr>
          <w:ilvl w:val="0"/>
          <w:numId w:val="9"/>
        </w:numPr>
        <w:spacing w:after="200" w:line="276" w:lineRule="auto"/>
      </w:pPr>
      <w:r w:rsidRPr="00D2547B">
        <w:t>Друга я узнал секреты,</w:t>
      </w:r>
    </w:p>
    <w:p w:rsidR="00F44C49" w:rsidRPr="00D2547B" w:rsidRDefault="00F44C49" w:rsidP="0082514A">
      <w:pPr>
        <w:pStyle w:val="ListParagraph"/>
      </w:pPr>
      <w:r w:rsidRPr="00D2547B">
        <w:t>Он прислал   вчера мне….(</w:t>
      </w:r>
      <w:r w:rsidRPr="00D2547B">
        <w:rPr>
          <w:lang w:val="en-US"/>
        </w:rPr>
        <w:t>letter</w:t>
      </w:r>
      <w:r w:rsidRPr="00D2547B">
        <w:t>)</w:t>
      </w:r>
    </w:p>
    <w:p w:rsidR="00F44C49" w:rsidRPr="00D2547B" w:rsidRDefault="00F44C49" w:rsidP="0082514A">
      <w:pPr>
        <w:pStyle w:val="ListParagraph"/>
        <w:numPr>
          <w:ilvl w:val="0"/>
          <w:numId w:val="9"/>
        </w:numPr>
        <w:spacing w:after="200" w:line="276" w:lineRule="auto"/>
      </w:pPr>
      <w:r w:rsidRPr="00D2547B">
        <w:t>Белый конь с доски исчез,</w:t>
      </w:r>
    </w:p>
    <w:p w:rsidR="00F44C49" w:rsidRPr="00D2547B" w:rsidRDefault="00F44C49" w:rsidP="0082514A">
      <w:pPr>
        <w:pStyle w:val="ListParagraph"/>
      </w:pPr>
      <w:r w:rsidRPr="00D2547B">
        <w:t>Бой на клетках –это…(</w:t>
      </w:r>
      <w:r w:rsidRPr="00D2547B">
        <w:rPr>
          <w:lang w:val="en-US"/>
        </w:rPr>
        <w:t>chess</w:t>
      </w:r>
      <w:r w:rsidRPr="00D2547B">
        <w:t>)</w:t>
      </w:r>
    </w:p>
    <w:p w:rsidR="00F44C49" w:rsidRPr="00D2547B" w:rsidRDefault="00F44C49" w:rsidP="0082514A">
      <w:pPr>
        <w:pStyle w:val="ListParagraph"/>
        <w:numPr>
          <w:ilvl w:val="0"/>
          <w:numId w:val="9"/>
        </w:numPr>
        <w:spacing w:after="200" w:line="276" w:lineRule="auto"/>
      </w:pPr>
      <w:r w:rsidRPr="00D2547B">
        <w:t>День рождения у Кати,</w:t>
      </w:r>
    </w:p>
    <w:p w:rsidR="00F44C49" w:rsidRPr="00D2547B" w:rsidRDefault="00F44C49" w:rsidP="0082514A">
      <w:pPr>
        <w:pStyle w:val="ListParagraph"/>
        <w:rPr>
          <w:lang w:val="en-US"/>
        </w:rPr>
      </w:pPr>
      <w:r w:rsidRPr="00D2547B">
        <w:t>Для друзей сегодня…</w:t>
      </w:r>
      <w:r w:rsidRPr="00D2547B">
        <w:rPr>
          <w:lang w:val="en-US"/>
        </w:rPr>
        <w:t>(party)</w:t>
      </w:r>
    </w:p>
    <w:p w:rsidR="00F44C49" w:rsidRPr="00D2547B" w:rsidRDefault="00F44C49" w:rsidP="0082514A">
      <w:pPr>
        <w:pStyle w:val="ListParagraph"/>
        <w:numPr>
          <w:ilvl w:val="0"/>
          <w:numId w:val="9"/>
        </w:numPr>
        <w:spacing w:after="200" w:line="276" w:lineRule="auto"/>
      </w:pPr>
      <w:r w:rsidRPr="00D2547B">
        <w:t>Мой братишка-карапузик</w:t>
      </w:r>
    </w:p>
    <w:p w:rsidR="00F44C49" w:rsidRPr="00D2547B" w:rsidRDefault="00F44C49" w:rsidP="0082514A">
      <w:pPr>
        <w:pStyle w:val="ListParagraph"/>
        <w:rPr>
          <w:lang w:val="en-US"/>
        </w:rPr>
      </w:pPr>
      <w:r w:rsidRPr="00D2547B">
        <w:t>Тоже любит слушать…</w:t>
      </w:r>
      <w:r w:rsidRPr="00D2547B">
        <w:rPr>
          <w:lang w:val="en-US"/>
        </w:rPr>
        <w:t>(music)</w:t>
      </w:r>
    </w:p>
    <w:p w:rsidR="00F44C49" w:rsidRPr="00D2547B" w:rsidRDefault="00F44C49" w:rsidP="0082514A">
      <w:pPr>
        <w:pStyle w:val="ListParagraph"/>
        <w:numPr>
          <w:ilvl w:val="0"/>
          <w:numId w:val="9"/>
        </w:numPr>
        <w:spacing w:after="200" w:line="276" w:lineRule="auto"/>
      </w:pPr>
      <w:r w:rsidRPr="00D2547B">
        <w:t>Не проспать, чтоб на урок,</w:t>
      </w:r>
    </w:p>
    <w:p w:rsidR="00F44C49" w:rsidRPr="00D2547B" w:rsidRDefault="00F44C49" w:rsidP="0082514A">
      <w:pPr>
        <w:pStyle w:val="ListParagraph"/>
      </w:pPr>
      <w:r w:rsidRPr="00D2547B">
        <w:t>Мы заводим на ночь…(</w:t>
      </w:r>
      <w:r w:rsidRPr="00D2547B">
        <w:rPr>
          <w:lang w:val="en-US"/>
        </w:rPr>
        <w:t>clock</w:t>
      </w:r>
      <w:r w:rsidRPr="00D2547B">
        <w:t>)</w:t>
      </w:r>
    </w:p>
    <w:p w:rsidR="00F44C49" w:rsidRPr="00D2547B" w:rsidRDefault="00F44C49" w:rsidP="0082514A">
      <w:pPr>
        <w:pStyle w:val="ListParagraph"/>
        <w:numPr>
          <w:ilvl w:val="0"/>
          <w:numId w:val="9"/>
        </w:numPr>
        <w:spacing w:after="200" w:line="276" w:lineRule="auto"/>
      </w:pPr>
      <w:r w:rsidRPr="00D2547B">
        <w:t>Бьётся гром ,как набат,</w:t>
      </w:r>
    </w:p>
    <w:p w:rsidR="00F44C49" w:rsidRPr="00D2547B" w:rsidRDefault="00F44C49" w:rsidP="0082514A">
      <w:pPr>
        <w:pStyle w:val="ListParagraph"/>
        <w:rPr>
          <w:lang w:val="en-US"/>
        </w:rPr>
      </w:pPr>
      <w:r w:rsidRPr="00D2547B">
        <w:t>От волнения наше…</w:t>
      </w:r>
      <w:r w:rsidRPr="00D2547B">
        <w:rPr>
          <w:lang w:val="en-US"/>
        </w:rPr>
        <w:t>(heart)</w:t>
      </w:r>
    </w:p>
    <w:p w:rsidR="00F44C49" w:rsidRPr="00D2547B" w:rsidRDefault="00F44C49" w:rsidP="0082514A">
      <w:pPr>
        <w:pStyle w:val="ListParagraph"/>
        <w:numPr>
          <w:ilvl w:val="0"/>
          <w:numId w:val="9"/>
        </w:numPr>
        <w:spacing w:after="200" w:line="276" w:lineRule="auto"/>
      </w:pPr>
      <w:r w:rsidRPr="00D2547B">
        <w:t>От проблем и школьных бед</w:t>
      </w:r>
    </w:p>
    <w:p w:rsidR="00F44C49" w:rsidRPr="00D2547B" w:rsidRDefault="00F44C49" w:rsidP="0082514A">
      <w:pPr>
        <w:pStyle w:val="ListParagraph"/>
        <w:rPr>
          <w:lang w:val="en-US"/>
        </w:rPr>
      </w:pPr>
      <w:r w:rsidRPr="00D2547B">
        <w:t>Разболелась сильно..</w:t>
      </w:r>
      <w:r w:rsidRPr="00D2547B">
        <w:rPr>
          <w:lang w:val="en-US"/>
        </w:rPr>
        <w:t>(head)</w:t>
      </w:r>
    </w:p>
    <w:p w:rsidR="00F44C49" w:rsidRPr="00D2547B" w:rsidRDefault="00F44C49" w:rsidP="0082514A">
      <w:pPr>
        <w:pStyle w:val="ListParagraph"/>
        <w:numPr>
          <w:ilvl w:val="0"/>
          <w:numId w:val="9"/>
        </w:numPr>
        <w:spacing w:after="200" w:line="276" w:lineRule="auto"/>
      </w:pPr>
      <w:r w:rsidRPr="00D2547B">
        <w:t>Пахнет вкусно: жарят лук,</w:t>
      </w:r>
    </w:p>
    <w:p w:rsidR="00F44C49" w:rsidRPr="00D2547B" w:rsidRDefault="00F44C49" w:rsidP="0082514A">
      <w:pPr>
        <w:pStyle w:val="ListParagraph"/>
      </w:pPr>
      <w:r w:rsidRPr="00D2547B">
        <w:t>Царь на кухне -это…(</w:t>
      </w:r>
      <w:r w:rsidRPr="00D2547B">
        <w:rPr>
          <w:lang w:val="en-US"/>
        </w:rPr>
        <w:t>cook</w:t>
      </w:r>
      <w:r w:rsidRPr="00D2547B">
        <w:t>)</w:t>
      </w:r>
    </w:p>
    <w:p w:rsidR="00F44C49" w:rsidRPr="00D2547B" w:rsidRDefault="00F44C49" w:rsidP="0082514A">
      <w:pPr>
        <w:pStyle w:val="ListParagraph"/>
        <w:numPr>
          <w:ilvl w:val="0"/>
          <w:numId w:val="9"/>
        </w:numPr>
        <w:spacing w:after="200" w:line="276" w:lineRule="auto"/>
      </w:pPr>
      <w:r w:rsidRPr="00D2547B">
        <w:t>Во дворце из белых льдин</w:t>
      </w:r>
    </w:p>
    <w:p w:rsidR="00F44C49" w:rsidRPr="00D2547B" w:rsidRDefault="00F44C49" w:rsidP="0082514A">
      <w:pPr>
        <w:pStyle w:val="ListParagraph"/>
      </w:pPr>
      <w:r w:rsidRPr="00D2547B">
        <w:t>Прячет Кая в сказке …(</w:t>
      </w:r>
      <w:r w:rsidRPr="00D2547B">
        <w:rPr>
          <w:lang w:val="en-US"/>
        </w:rPr>
        <w:t>Queen</w:t>
      </w:r>
      <w:r w:rsidRPr="00D2547B">
        <w:t>.)</w:t>
      </w:r>
    </w:p>
    <w:p w:rsidR="00F44C49" w:rsidRPr="00D2547B" w:rsidRDefault="00F44C49" w:rsidP="0082514A">
      <w:pPr>
        <w:pStyle w:val="ListParagraph"/>
        <w:numPr>
          <w:ilvl w:val="0"/>
          <w:numId w:val="9"/>
        </w:numPr>
        <w:spacing w:after="200" w:line="276" w:lineRule="auto"/>
      </w:pPr>
      <w:r w:rsidRPr="00D2547B">
        <w:t>Он пишет много, вы читайте.</w:t>
      </w:r>
    </w:p>
    <w:p w:rsidR="00F44C49" w:rsidRPr="00D2547B" w:rsidRDefault="00F44C49" w:rsidP="0082514A">
      <w:pPr>
        <w:pStyle w:val="ListParagraph"/>
        <w:rPr>
          <w:lang w:val="en-US"/>
        </w:rPr>
      </w:pPr>
      <w:r w:rsidRPr="00D2547B">
        <w:t xml:space="preserve">Детишкам книги пишет </w:t>
      </w:r>
      <w:r w:rsidRPr="00D2547B">
        <w:rPr>
          <w:lang w:val="en-US"/>
        </w:rPr>
        <w:t>(writer)</w:t>
      </w:r>
    </w:p>
    <w:p w:rsidR="00F44C49" w:rsidRPr="00D2547B" w:rsidRDefault="00F44C49" w:rsidP="0082514A">
      <w:pPr>
        <w:pStyle w:val="ListParagraph"/>
        <w:numPr>
          <w:ilvl w:val="0"/>
          <w:numId w:val="9"/>
        </w:numPr>
        <w:spacing w:after="200" w:line="276" w:lineRule="auto"/>
      </w:pPr>
      <w:r w:rsidRPr="00D2547B">
        <w:t>В башмаках опять песок,</w:t>
      </w:r>
    </w:p>
    <w:p w:rsidR="00F44C49" w:rsidRPr="00D2547B" w:rsidRDefault="00F44C49" w:rsidP="0082514A">
      <w:pPr>
        <w:pStyle w:val="ListParagraph"/>
        <w:rPr>
          <w:lang w:val="en-US"/>
        </w:rPr>
      </w:pPr>
      <w:r w:rsidRPr="00D2547B">
        <w:t>Он испачкать может…</w:t>
      </w:r>
      <w:r w:rsidRPr="00D2547B">
        <w:rPr>
          <w:lang w:val="en-US"/>
        </w:rPr>
        <w:t>(sock)</w:t>
      </w:r>
    </w:p>
    <w:p w:rsidR="00F44C49" w:rsidRPr="00D2547B" w:rsidRDefault="00F44C49" w:rsidP="0082514A">
      <w:pPr>
        <w:pStyle w:val="ListParagraph"/>
        <w:numPr>
          <w:ilvl w:val="0"/>
          <w:numId w:val="9"/>
        </w:numPr>
        <w:spacing w:after="200" w:line="276" w:lineRule="auto"/>
      </w:pPr>
      <w:r w:rsidRPr="00D2547B">
        <w:t>Нужен всем нам на обед</w:t>
      </w:r>
    </w:p>
    <w:p w:rsidR="00F44C49" w:rsidRPr="00D2547B" w:rsidRDefault="00F44C49" w:rsidP="0082514A">
      <w:pPr>
        <w:pStyle w:val="ListParagraph"/>
        <w:rPr>
          <w:lang w:val="en-US"/>
        </w:rPr>
      </w:pPr>
      <w:r w:rsidRPr="00D2547B">
        <w:t>Пышный, вкусный, свежий..</w:t>
      </w:r>
      <w:r w:rsidRPr="00D2547B">
        <w:rPr>
          <w:lang w:val="en-US"/>
        </w:rPr>
        <w:t>(bread)</w:t>
      </w:r>
    </w:p>
    <w:p w:rsidR="00F44C49" w:rsidRPr="00D2547B" w:rsidRDefault="00F44C49" w:rsidP="0082514A">
      <w:pPr>
        <w:pStyle w:val="ListParagraph"/>
        <w:numPr>
          <w:ilvl w:val="0"/>
          <w:numId w:val="9"/>
        </w:numPr>
        <w:spacing w:after="200" w:line="276" w:lineRule="auto"/>
      </w:pPr>
      <w:r w:rsidRPr="00D2547B">
        <w:t>Помыть его не тяжело,</w:t>
      </w:r>
    </w:p>
    <w:p w:rsidR="00F44C49" w:rsidRPr="00D2547B" w:rsidRDefault="00F44C49" w:rsidP="0082514A">
      <w:pPr>
        <w:pStyle w:val="ListParagraph"/>
        <w:rPr>
          <w:lang w:val="en-US"/>
        </w:rPr>
      </w:pPr>
      <w:r w:rsidRPr="00D2547B">
        <w:t>Покрыт линолеумом  …</w:t>
      </w:r>
      <w:r w:rsidRPr="00D2547B">
        <w:rPr>
          <w:lang w:val="en-US"/>
        </w:rPr>
        <w:t>(floor)</w:t>
      </w:r>
    </w:p>
    <w:p w:rsidR="00F44C49" w:rsidRPr="00D2547B" w:rsidRDefault="00F44C49" w:rsidP="0082514A">
      <w:pPr>
        <w:pStyle w:val="ListParagraph"/>
        <w:numPr>
          <w:ilvl w:val="0"/>
          <w:numId w:val="9"/>
        </w:numPr>
        <w:spacing w:after="200" w:line="276" w:lineRule="auto"/>
      </w:pPr>
      <w:r w:rsidRPr="00D2547B">
        <w:t>Не болит уж горло Вани,</w:t>
      </w:r>
    </w:p>
    <w:p w:rsidR="00F44C49" w:rsidRPr="00D2547B" w:rsidRDefault="00F44C49" w:rsidP="0082514A">
      <w:pPr>
        <w:pStyle w:val="ListParagraph"/>
      </w:pPr>
      <w:r w:rsidRPr="00D2547B">
        <w:t>Чай он пил с цветочным….(</w:t>
      </w:r>
      <w:r w:rsidRPr="00D2547B">
        <w:rPr>
          <w:lang w:val="en-US"/>
        </w:rPr>
        <w:t>honey</w:t>
      </w:r>
      <w:r w:rsidRPr="00D2547B">
        <w:t>)</w:t>
      </w:r>
    </w:p>
    <w:p w:rsidR="00F44C49" w:rsidRPr="00D2547B" w:rsidRDefault="00F44C49" w:rsidP="0082514A">
      <w:pPr>
        <w:pStyle w:val="ListParagraph"/>
        <w:numPr>
          <w:ilvl w:val="0"/>
          <w:numId w:val="9"/>
        </w:numPr>
        <w:spacing w:after="200" w:line="276" w:lineRule="auto"/>
      </w:pPr>
      <w:r w:rsidRPr="00D2547B">
        <w:t>Чтоб открылись все замки,</w:t>
      </w:r>
    </w:p>
    <w:p w:rsidR="00F44C49" w:rsidRPr="00D2547B" w:rsidRDefault="00F44C49" w:rsidP="0082514A">
      <w:pPr>
        <w:pStyle w:val="ListParagraph"/>
      </w:pPr>
      <w:r w:rsidRPr="00D2547B">
        <w:t>Подобрать к ним нужно…(</w:t>
      </w:r>
      <w:r w:rsidRPr="00D2547B">
        <w:rPr>
          <w:lang w:val="en-US"/>
        </w:rPr>
        <w:t>key</w:t>
      </w:r>
      <w:r w:rsidRPr="00D2547B">
        <w:t>)</w:t>
      </w:r>
    </w:p>
    <w:p w:rsidR="00F44C49" w:rsidRPr="00D2547B" w:rsidRDefault="00F44C49" w:rsidP="0082514A">
      <w:pPr>
        <w:pStyle w:val="ListParagraph"/>
        <w:numPr>
          <w:ilvl w:val="0"/>
          <w:numId w:val="9"/>
        </w:numPr>
        <w:spacing w:after="200" w:line="276" w:lineRule="auto"/>
      </w:pPr>
      <w:r w:rsidRPr="00D2547B">
        <w:t>Охотников оружие: лук, копьё, гарбун,</w:t>
      </w:r>
    </w:p>
    <w:p w:rsidR="00F44C49" w:rsidRPr="00D2547B" w:rsidRDefault="00F44C49" w:rsidP="0082514A">
      <w:pPr>
        <w:pStyle w:val="ListParagraph"/>
      </w:pPr>
      <w:r w:rsidRPr="00D2547B">
        <w:t>У едоков оружие- вилка, нож и…(</w:t>
      </w:r>
      <w:r w:rsidRPr="00D2547B">
        <w:rPr>
          <w:lang w:val="en-US"/>
        </w:rPr>
        <w:t>spoon</w:t>
      </w:r>
      <w:r w:rsidRPr="00D2547B">
        <w:t>)</w:t>
      </w:r>
    </w:p>
    <w:p w:rsidR="00F44C49" w:rsidRPr="00D2547B" w:rsidRDefault="00F44C49" w:rsidP="0082514A">
      <w:pPr>
        <w:pStyle w:val="ListParagraph"/>
        <w:numPr>
          <w:ilvl w:val="0"/>
          <w:numId w:val="9"/>
        </w:numPr>
        <w:spacing w:after="200" w:line="276" w:lineRule="auto"/>
      </w:pPr>
      <w:r w:rsidRPr="00D2547B">
        <w:t>Маме очень угодишь,</w:t>
      </w:r>
    </w:p>
    <w:p w:rsidR="00F44C49" w:rsidRPr="00D2547B" w:rsidRDefault="00F44C49" w:rsidP="0082514A">
      <w:pPr>
        <w:pStyle w:val="ListParagraph"/>
        <w:rPr>
          <w:lang w:val="en-US"/>
        </w:rPr>
      </w:pPr>
      <w:r w:rsidRPr="00D2547B">
        <w:t>Если ты помоешь …</w:t>
      </w:r>
      <w:r w:rsidRPr="00D2547B">
        <w:rPr>
          <w:lang w:val="en-US"/>
        </w:rPr>
        <w:t>(dish)</w:t>
      </w:r>
    </w:p>
    <w:p w:rsidR="00F44C49" w:rsidRPr="00D2547B" w:rsidRDefault="00F44C49" w:rsidP="0082514A">
      <w:pPr>
        <w:pStyle w:val="ListParagraph"/>
        <w:numPr>
          <w:ilvl w:val="0"/>
          <w:numId w:val="9"/>
        </w:numPr>
        <w:spacing w:after="200" w:line="276" w:lineRule="auto"/>
      </w:pPr>
      <w:r w:rsidRPr="00D2547B">
        <w:t>Брата давняя мечта</w:t>
      </w:r>
    </w:p>
    <w:p w:rsidR="00F44C49" w:rsidRPr="00D2547B" w:rsidRDefault="00F44C49" w:rsidP="0082514A">
      <w:pPr>
        <w:pStyle w:val="ListParagraph"/>
        <w:rPr>
          <w:lang w:val="en-US"/>
        </w:rPr>
      </w:pPr>
      <w:r w:rsidRPr="00D2547B">
        <w:t>Семиструнная …</w:t>
      </w:r>
      <w:r w:rsidRPr="00D2547B">
        <w:rPr>
          <w:lang w:val="en-US"/>
        </w:rPr>
        <w:t>(guitar)</w:t>
      </w:r>
    </w:p>
    <w:p w:rsidR="00F44C49" w:rsidRPr="00D2547B" w:rsidRDefault="00F44C49" w:rsidP="0082514A">
      <w:pPr>
        <w:pStyle w:val="ListParagraph"/>
        <w:numPr>
          <w:ilvl w:val="0"/>
          <w:numId w:val="9"/>
        </w:numPr>
        <w:spacing w:after="200" w:line="276" w:lineRule="auto"/>
      </w:pPr>
      <w:r w:rsidRPr="00D2547B">
        <w:t xml:space="preserve">Днём и ночью мой сосед </w:t>
      </w:r>
    </w:p>
    <w:p w:rsidR="00F44C49" w:rsidRPr="00D2547B" w:rsidRDefault="00F44C49" w:rsidP="0082514A">
      <w:pPr>
        <w:pStyle w:val="ListParagraph"/>
        <w:rPr>
          <w:lang w:val="en-US"/>
        </w:rPr>
      </w:pPr>
      <w:r w:rsidRPr="00D2547B">
        <w:t>Смотрит</w:t>
      </w:r>
      <w:r w:rsidRPr="00D2547B">
        <w:rPr>
          <w:lang w:val="en-US"/>
        </w:rPr>
        <w:t xml:space="preserve">, </w:t>
      </w:r>
      <w:r w:rsidRPr="00D2547B">
        <w:t>смотрит</w:t>
      </w:r>
      <w:r w:rsidRPr="00D2547B">
        <w:rPr>
          <w:lang w:val="en-US"/>
        </w:rPr>
        <w:t>….(TV set)</w:t>
      </w:r>
    </w:p>
    <w:p w:rsidR="00F44C49" w:rsidRPr="00D2547B" w:rsidRDefault="00F44C49" w:rsidP="0082514A">
      <w:pPr>
        <w:pStyle w:val="ListParagraph"/>
        <w:rPr>
          <w:lang w:val="en-US"/>
        </w:rPr>
      </w:pPr>
    </w:p>
    <w:p w:rsidR="00F44C49" w:rsidRPr="00D2547B" w:rsidRDefault="00F44C49" w:rsidP="0082514A">
      <w:pPr>
        <w:pStyle w:val="ListParagraph"/>
      </w:pPr>
      <w:r w:rsidRPr="00D2547B">
        <w:rPr>
          <w:lang w:val="en-US"/>
        </w:rPr>
        <w:t xml:space="preserve"> || </w:t>
      </w:r>
      <w:r w:rsidRPr="00D2547B">
        <w:t>часть</w:t>
      </w:r>
      <w:r w:rsidRPr="00D2547B">
        <w:rPr>
          <w:lang w:val="en-US"/>
        </w:rPr>
        <w:t>.</w:t>
      </w:r>
      <w:r w:rsidRPr="00D2547B">
        <w:t xml:space="preserve"> Подскажи слово.</w:t>
      </w:r>
    </w:p>
    <w:p w:rsidR="00F44C49" w:rsidRPr="00D2547B" w:rsidRDefault="00F44C49" w:rsidP="002322C8">
      <w:pPr>
        <w:pStyle w:val="ListParagraph"/>
        <w:numPr>
          <w:ilvl w:val="0"/>
          <w:numId w:val="10"/>
        </w:numPr>
        <w:rPr>
          <w:lang w:val="en-US"/>
        </w:rPr>
      </w:pPr>
      <w:r w:rsidRPr="00D2547B">
        <w:rPr>
          <w:lang w:val="en-US"/>
        </w:rPr>
        <w:t>At seven o’clock</w:t>
      </w:r>
    </w:p>
    <w:p w:rsidR="00F44C49" w:rsidRPr="00D2547B" w:rsidRDefault="00F44C49" w:rsidP="002322C8">
      <w:pPr>
        <w:pStyle w:val="ListParagraph"/>
        <w:ind w:left="1080"/>
        <w:rPr>
          <w:lang w:val="en-US"/>
        </w:rPr>
      </w:pPr>
      <w:r w:rsidRPr="00D2547B">
        <w:rPr>
          <w:lang w:val="en-US"/>
        </w:rPr>
        <w:t>He finished his….</w:t>
      </w:r>
    </w:p>
    <w:p w:rsidR="00F44C49" w:rsidRPr="00D2547B" w:rsidRDefault="00F44C49" w:rsidP="002322C8">
      <w:pPr>
        <w:pStyle w:val="ListParagraph"/>
        <w:ind w:left="1080"/>
        <w:rPr>
          <w:lang w:val="en-US"/>
        </w:rPr>
      </w:pPr>
      <w:r w:rsidRPr="00D2547B">
        <w:rPr>
          <w:lang w:val="en-US"/>
        </w:rPr>
        <w:t xml:space="preserve"> (work)</w:t>
      </w:r>
    </w:p>
    <w:p w:rsidR="00F44C49" w:rsidRPr="00D2547B" w:rsidRDefault="00F44C49" w:rsidP="002322C8">
      <w:pPr>
        <w:pStyle w:val="ListParagraph"/>
        <w:numPr>
          <w:ilvl w:val="0"/>
          <w:numId w:val="10"/>
        </w:numPr>
        <w:rPr>
          <w:lang w:val="en-US"/>
        </w:rPr>
      </w:pPr>
      <w:r w:rsidRPr="00D2547B">
        <w:rPr>
          <w:lang w:val="en-US"/>
        </w:rPr>
        <w:t>I don’t like to eat  porridge,</w:t>
      </w:r>
    </w:p>
    <w:p w:rsidR="00F44C49" w:rsidRPr="00D2547B" w:rsidRDefault="00F44C49" w:rsidP="002322C8">
      <w:pPr>
        <w:pStyle w:val="ListParagraph"/>
        <w:ind w:left="1080"/>
        <w:rPr>
          <w:lang w:val="en-US"/>
        </w:rPr>
      </w:pPr>
      <w:r w:rsidRPr="00D2547B">
        <w:rPr>
          <w:lang w:val="en-US"/>
        </w:rPr>
        <w:t>Give me best an…..</w:t>
      </w:r>
    </w:p>
    <w:p w:rsidR="00F44C49" w:rsidRPr="00D2547B" w:rsidRDefault="00F44C49" w:rsidP="002322C8">
      <w:pPr>
        <w:pStyle w:val="ListParagraph"/>
        <w:ind w:left="1080"/>
        <w:rPr>
          <w:lang w:val="en-US"/>
        </w:rPr>
      </w:pPr>
      <w:r w:rsidRPr="00D2547B">
        <w:rPr>
          <w:lang w:val="en-US"/>
        </w:rPr>
        <w:t>(orange)</w:t>
      </w:r>
    </w:p>
    <w:p w:rsidR="00F44C49" w:rsidRPr="00D2547B" w:rsidRDefault="00F44C49" w:rsidP="002322C8">
      <w:pPr>
        <w:pStyle w:val="ListParagraph"/>
        <w:numPr>
          <w:ilvl w:val="0"/>
          <w:numId w:val="10"/>
        </w:numPr>
        <w:rPr>
          <w:lang w:val="en-US"/>
        </w:rPr>
      </w:pPr>
      <w:r w:rsidRPr="00D2547B">
        <w:rPr>
          <w:lang w:val="en-US"/>
        </w:rPr>
        <w:t>I have a mouth and I can talk.</w:t>
      </w:r>
    </w:p>
    <w:p w:rsidR="00F44C49" w:rsidRPr="00D2547B" w:rsidRDefault="00F44C49" w:rsidP="002322C8">
      <w:pPr>
        <w:pStyle w:val="ListParagraph"/>
        <w:ind w:left="1080"/>
        <w:rPr>
          <w:lang w:val="en-US"/>
        </w:rPr>
      </w:pPr>
      <w:r w:rsidRPr="00D2547B">
        <w:rPr>
          <w:lang w:val="en-US"/>
        </w:rPr>
        <w:t>I have two legs and I can …</w:t>
      </w:r>
    </w:p>
    <w:p w:rsidR="00F44C49" w:rsidRPr="00D2547B" w:rsidRDefault="00F44C49" w:rsidP="002322C8">
      <w:pPr>
        <w:pStyle w:val="ListParagraph"/>
        <w:ind w:left="1080"/>
        <w:rPr>
          <w:lang w:val="en-US"/>
        </w:rPr>
      </w:pPr>
      <w:r w:rsidRPr="00D2547B">
        <w:rPr>
          <w:lang w:val="en-US"/>
        </w:rPr>
        <w:t>(walk)</w:t>
      </w:r>
    </w:p>
    <w:p w:rsidR="00F44C49" w:rsidRPr="00D2547B" w:rsidRDefault="00F44C49" w:rsidP="002322C8">
      <w:pPr>
        <w:pStyle w:val="ListParagraph"/>
        <w:numPr>
          <w:ilvl w:val="0"/>
          <w:numId w:val="10"/>
        </w:numPr>
        <w:rPr>
          <w:lang w:val="en-US"/>
        </w:rPr>
      </w:pPr>
      <w:r w:rsidRPr="00D2547B">
        <w:rPr>
          <w:lang w:val="en-US"/>
        </w:rPr>
        <w:t>Birds start to sing,</w:t>
      </w:r>
    </w:p>
    <w:p w:rsidR="00F44C49" w:rsidRPr="00D2547B" w:rsidRDefault="00F44C49" w:rsidP="004627F5">
      <w:pPr>
        <w:pStyle w:val="ListParagraph"/>
        <w:ind w:left="1080"/>
        <w:rPr>
          <w:lang w:val="en-US"/>
        </w:rPr>
      </w:pPr>
      <w:r w:rsidRPr="00D2547B">
        <w:rPr>
          <w:lang w:val="en-US"/>
        </w:rPr>
        <w:t>When it is …..</w:t>
      </w:r>
    </w:p>
    <w:p w:rsidR="00F44C49" w:rsidRPr="00D2547B" w:rsidRDefault="00F44C49" w:rsidP="004627F5">
      <w:pPr>
        <w:pStyle w:val="ListParagraph"/>
        <w:ind w:left="1080"/>
        <w:rPr>
          <w:lang w:val="en-US"/>
        </w:rPr>
      </w:pPr>
      <w:r w:rsidRPr="00D2547B">
        <w:rPr>
          <w:lang w:val="en-US"/>
        </w:rPr>
        <w:t>(spring)</w:t>
      </w:r>
    </w:p>
    <w:p w:rsidR="00F44C49" w:rsidRPr="00D2547B" w:rsidRDefault="00F44C49" w:rsidP="004627F5">
      <w:pPr>
        <w:pStyle w:val="ListParagraph"/>
        <w:numPr>
          <w:ilvl w:val="0"/>
          <w:numId w:val="10"/>
        </w:numPr>
        <w:rPr>
          <w:lang w:val="en-US"/>
        </w:rPr>
      </w:pPr>
      <w:r w:rsidRPr="00D2547B">
        <w:rPr>
          <w:lang w:val="en-US"/>
        </w:rPr>
        <w:t>Snow is falling  all around.</w:t>
      </w:r>
    </w:p>
    <w:p w:rsidR="00F44C49" w:rsidRPr="00D2547B" w:rsidRDefault="00F44C49" w:rsidP="004627F5">
      <w:pPr>
        <w:pStyle w:val="ListParagraph"/>
        <w:ind w:left="1080"/>
        <w:rPr>
          <w:lang w:val="en-US"/>
        </w:rPr>
      </w:pPr>
      <w:r w:rsidRPr="00D2547B">
        <w:rPr>
          <w:lang w:val="en-US"/>
        </w:rPr>
        <w:t>Falling,  falling on the …</w:t>
      </w:r>
    </w:p>
    <w:p w:rsidR="00F44C49" w:rsidRPr="00D2547B" w:rsidRDefault="00F44C49" w:rsidP="004627F5">
      <w:pPr>
        <w:pStyle w:val="ListParagraph"/>
        <w:ind w:left="1080"/>
        <w:rPr>
          <w:lang w:val="en-US"/>
        </w:rPr>
      </w:pPr>
      <w:r w:rsidRPr="00D2547B">
        <w:rPr>
          <w:lang w:val="en-US"/>
        </w:rPr>
        <w:t>(ground)</w:t>
      </w:r>
    </w:p>
    <w:p w:rsidR="00F44C49" w:rsidRPr="00D2547B" w:rsidRDefault="00F44C49" w:rsidP="004627F5">
      <w:pPr>
        <w:pStyle w:val="ListParagraph"/>
        <w:numPr>
          <w:ilvl w:val="0"/>
          <w:numId w:val="10"/>
        </w:numPr>
        <w:rPr>
          <w:lang w:val="en-US"/>
        </w:rPr>
      </w:pPr>
      <w:r w:rsidRPr="00D2547B">
        <w:rPr>
          <w:lang w:val="en-US"/>
        </w:rPr>
        <w:t>I can tell you all the day</w:t>
      </w:r>
    </w:p>
    <w:p w:rsidR="00F44C49" w:rsidRPr="00D2547B" w:rsidRDefault="00F44C49" w:rsidP="004627F5">
      <w:pPr>
        <w:pStyle w:val="ListParagraph"/>
        <w:ind w:left="1080"/>
        <w:rPr>
          <w:lang w:val="en-US"/>
        </w:rPr>
      </w:pPr>
      <w:r w:rsidRPr="00D2547B">
        <w:rPr>
          <w:lang w:val="en-US"/>
        </w:rPr>
        <w:t>Time  to slip and time to ….</w:t>
      </w:r>
    </w:p>
    <w:p w:rsidR="00F44C49" w:rsidRPr="00D2547B" w:rsidRDefault="00F44C49" w:rsidP="004627F5">
      <w:pPr>
        <w:pStyle w:val="ListParagraph"/>
        <w:ind w:left="1080"/>
        <w:rPr>
          <w:lang w:val="en-US"/>
        </w:rPr>
      </w:pPr>
      <w:r w:rsidRPr="00D2547B">
        <w:rPr>
          <w:lang w:val="en-US"/>
        </w:rPr>
        <w:t xml:space="preserve">(play)  </w:t>
      </w:r>
    </w:p>
    <w:p w:rsidR="00F44C49" w:rsidRPr="00D2547B" w:rsidRDefault="00F44C49" w:rsidP="004627F5">
      <w:pPr>
        <w:pStyle w:val="ListParagraph"/>
        <w:ind w:left="1080"/>
        <w:rPr>
          <w:lang w:val="en-US"/>
        </w:rPr>
      </w:pPr>
      <w:r w:rsidRPr="00D2547B">
        <w:rPr>
          <w:lang w:val="en-US"/>
        </w:rPr>
        <w:t xml:space="preserve"> ||| </w:t>
      </w:r>
      <w:r w:rsidRPr="00D2547B">
        <w:t>часть</w:t>
      </w:r>
      <w:r w:rsidRPr="00D2547B">
        <w:rPr>
          <w:lang w:val="en-US"/>
        </w:rPr>
        <w:t xml:space="preserve">.  </w:t>
      </w:r>
      <w:r w:rsidRPr="00D2547B">
        <w:t>Отгадай</w:t>
      </w:r>
      <w:r w:rsidRPr="00D2547B">
        <w:rPr>
          <w:lang w:val="en-US"/>
        </w:rPr>
        <w:t xml:space="preserve"> </w:t>
      </w:r>
      <w:r w:rsidRPr="00D2547B">
        <w:t>загадку</w:t>
      </w:r>
      <w:r w:rsidRPr="00D2547B">
        <w:rPr>
          <w:lang w:val="en-US"/>
        </w:rPr>
        <w:t>.</w:t>
      </w:r>
    </w:p>
    <w:p w:rsidR="00F44C49" w:rsidRPr="00D2547B" w:rsidRDefault="00F44C49" w:rsidP="004627F5">
      <w:pPr>
        <w:pStyle w:val="ListParagraph"/>
        <w:ind w:left="1080"/>
        <w:rPr>
          <w:lang w:val="en-US"/>
        </w:rPr>
      </w:pPr>
      <w:r w:rsidRPr="00D2547B">
        <w:rPr>
          <w:lang w:val="en-US"/>
        </w:rPr>
        <w:t>What is found over your head, but under your hat?   (hair)</w:t>
      </w:r>
    </w:p>
    <w:p w:rsidR="00F44C49" w:rsidRPr="00D2547B" w:rsidRDefault="00F44C49" w:rsidP="004627F5">
      <w:pPr>
        <w:pStyle w:val="ListParagraph"/>
        <w:ind w:left="1080"/>
        <w:rPr>
          <w:lang w:val="en-US"/>
        </w:rPr>
      </w:pPr>
      <w:r w:rsidRPr="00D2547B">
        <w:rPr>
          <w:lang w:val="en-US"/>
        </w:rPr>
        <w:t>What are two things you cannot have before breakfast? ( lunch,   dinner)</w:t>
      </w:r>
    </w:p>
    <w:p w:rsidR="00F44C49" w:rsidRPr="00D2547B" w:rsidRDefault="00F44C49" w:rsidP="004627F5">
      <w:pPr>
        <w:pStyle w:val="ListParagraph"/>
        <w:ind w:left="1080"/>
        <w:rPr>
          <w:lang w:val="en-US"/>
        </w:rPr>
      </w:pPr>
      <w:r w:rsidRPr="00D2547B">
        <w:rPr>
          <w:lang w:val="en-US"/>
        </w:rPr>
        <w:t>What is given to you , but used more by other?  (your name)</w:t>
      </w:r>
    </w:p>
    <w:p w:rsidR="00F44C49" w:rsidRPr="00D2547B" w:rsidRDefault="00F44C49" w:rsidP="004627F5">
      <w:pPr>
        <w:pStyle w:val="ListParagraph"/>
        <w:ind w:left="1080"/>
      </w:pPr>
      <w:r w:rsidRPr="00D2547B">
        <w:rPr>
          <w:lang w:val="en-US"/>
        </w:rPr>
        <w:t xml:space="preserve">What is white when it is dirty, but black when it is clean? </w:t>
      </w:r>
      <w:r w:rsidRPr="00D2547B">
        <w:t>(</w:t>
      </w:r>
      <w:r w:rsidRPr="00D2547B">
        <w:rPr>
          <w:lang w:val="en-US"/>
        </w:rPr>
        <w:t>blackboard</w:t>
      </w:r>
      <w:r w:rsidRPr="00D2547B">
        <w:t>)</w:t>
      </w:r>
    </w:p>
    <w:p w:rsidR="00F44C49" w:rsidRPr="00D2547B" w:rsidRDefault="00F44C49" w:rsidP="004627F5">
      <w:pPr>
        <w:pStyle w:val="ListParagraph"/>
        <w:ind w:left="1080"/>
      </w:pPr>
    </w:p>
    <w:p w:rsidR="00F44C49" w:rsidRPr="00D2547B" w:rsidRDefault="00F44C49" w:rsidP="004627F5">
      <w:pPr>
        <w:pStyle w:val="ListParagraph"/>
        <w:ind w:left="1080"/>
      </w:pPr>
      <w:r w:rsidRPr="00D2547B">
        <w:t>Подведение итогов конкурса на знание английских слов.</w:t>
      </w:r>
    </w:p>
    <w:p w:rsidR="00F44C49" w:rsidRPr="00D2547B" w:rsidRDefault="00F44C49" w:rsidP="00411D82">
      <w:r w:rsidRPr="00D2547B">
        <w:rPr>
          <w:noProof/>
          <w:sz w:val="24"/>
          <w:szCs w:val="24"/>
          <w:lang w:eastAsia="ru-RU"/>
        </w:rPr>
        <w:pict>
          <v:shape id="Рисунок 18" o:spid="_x0000_i1035" type="#_x0000_t75" style="width:24pt;height:39pt;visibility:visible">
            <v:imagedata r:id="rId6" o:title=""/>
          </v:shape>
        </w:pict>
      </w:r>
      <w:r w:rsidRPr="00D2547B">
        <w:rPr>
          <w:u w:val="single"/>
        </w:rPr>
        <w:t>Ведущая:</w:t>
      </w:r>
      <w:r w:rsidRPr="00D2547B">
        <w:t xml:space="preserve"> Настало время открыть нашу «общечеловеческую копилку» народной мудрости.</w:t>
      </w:r>
      <w:r w:rsidRPr="00D2547B">
        <w:rPr>
          <w:u w:val="single"/>
        </w:rPr>
        <w:t xml:space="preserve"> </w:t>
      </w:r>
      <w:r w:rsidRPr="00D2547B">
        <w:t>Можете ли вы разгадать, какие устойчивые словосочетания спрятаны на картинках. Конечно, это известные фразы: «тянуть за хвост,  «смотреть, как баран на новые ворота», «крокодиловы слёзы», «мокрая курица». Наше последнее   задание для команд заключается в том, чтобы они подобрали к иноязычным выражениям аналоги русских фразеологизмов</w:t>
      </w:r>
    </w:p>
    <w:p w:rsidR="00F44C49" w:rsidRPr="00D2547B" w:rsidRDefault="00F44C49" w:rsidP="004948B7">
      <w:pPr>
        <w:pStyle w:val="ListParagraph"/>
        <w:ind w:left="0"/>
        <w:rPr>
          <w:i/>
        </w:rPr>
      </w:pPr>
      <w:bookmarkStart w:id="0" w:name="_GoBack"/>
      <w:bookmarkEnd w:id="0"/>
    </w:p>
    <w:p w:rsidR="00F44C49" w:rsidRPr="00D2547B" w:rsidRDefault="00F44C49" w:rsidP="001F187D">
      <w:pPr>
        <w:pStyle w:val="ListParagraph"/>
        <w:rPr>
          <w:b/>
        </w:rPr>
      </w:pPr>
      <w:r w:rsidRPr="00D2547B">
        <w:rPr>
          <w:b/>
        </w:rPr>
        <w:t>Задания для команд: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sz w:val="24"/>
          <w:szCs w:val="24"/>
        </w:rPr>
        <w:t>-птицы одинакового оперенья держатся вместе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sz w:val="24"/>
          <w:szCs w:val="24"/>
        </w:rPr>
        <w:t>-для каждой наступит свой час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sz w:val="24"/>
          <w:szCs w:val="24"/>
        </w:rPr>
        <w:t>-не стоит пороха и дроби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sz w:val="24"/>
          <w:szCs w:val="24"/>
        </w:rPr>
        <w:t>-чёрная овца в семье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sz w:val="24"/>
          <w:szCs w:val="24"/>
        </w:rPr>
        <w:t>-когда море вернёт всех погибших в нём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sz w:val="24"/>
          <w:szCs w:val="24"/>
        </w:rPr>
        <w:t>-попасть с дождя под водосточную трубу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sz w:val="24"/>
          <w:szCs w:val="24"/>
        </w:rPr>
        <w:t>-жить как петух на откорме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sz w:val="24"/>
          <w:szCs w:val="24"/>
        </w:rPr>
        <w:t>-в хорошем огороде есть и гнилые овощи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sz w:val="24"/>
          <w:szCs w:val="24"/>
        </w:rPr>
        <w:t>-как псу муха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sz w:val="24"/>
          <w:szCs w:val="24"/>
        </w:rPr>
        <w:t>-колесовать бабочку</w:t>
      </w:r>
    </w:p>
    <w:p w:rsidR="00F44C49" w:rsidRPr="00D2547B" w:rsidRDefault="00F44C49" w:rsidP="00CE66C9">
      <w:pPr>
        <w:rPr>
          <w:sz w:val="24"/>
          <w:szCs w:val="24"/>
        </w:rPr>
      </w:pPr>
    </w:p>
    <w:p w:rsidR="00F44C49" w:rsidRPr="00D2547B" w:rsidRDefault="00F44C49" w:rsidP="00CE66C9">
      <w:pPr>
        <w:rPr>
          <w:b/>
          <w:sz w:val="24"/>
          <w:szCs w:val="24"/>
          <w:u w:val="single"/>
        </w:rPr>
      </w:pPr>
      <w:r w:rsidRPr="00D2547B">
        <w:rPr>
          <w:b/>
          <w:sz w:val="24"/>
          <w:szCs w:val="24"/>
          <w:u w:val="single"/>
        </w:rPr>
        <w:t>Ответы: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sz w:val="24"/>
          <w:szCs w:val="24"/>
        </w:rPr>
        <w:t>-одного поля ягоды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sz w:val="24"/>
          <w:szCs w:val="24"/>
        </w:rPr>
        <w:t>-будет и на нашей улице праздник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sz w:val="24"/>
          <w:szCs w:val="24"/>
        </w:rPr>
        <w:t>-овчинка выделки не стоит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sz w:val="24"/>
          <w:szCs w:val="24"/>
        </w:rPr>
        <w:t>-белая ворона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sz w:val="24"/>
          <w:szCs w:val="24"/>
        </w:rPr>
        <w:t>-когда рак на горе свистнет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sz w:val="24"/>
          <w:szCs w:val="24"/>
        </w:rPr>
        <w:t>-попасть с корабля  на бал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sz w:val="24"/>
          <w:szCs w:val="24"/>
        </w:rPr>
        <w:t>-кататься как сыр в масле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sz w:val="24"/>
          <w:szCs w:val="24"/>
        </w:rPr>
        <w:t>-в семье не без урода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sz w:val="24"/>
          <w:szCs w:val="24"/>
        </w:rPr>
        <w:t>-как собаке  пятая нога-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sz w:val="24"/>
          <w:szCs w:val="24"/>
        </w:rPr>
        <w:t>-стрелять из пушки по воробьям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sz w:val="24"/>
          <w:szCs w:val="24"/>
        </w:rPr>
        <w:t xml:space="preserve"> В английском языке, как и в других языках существуют устойчивые словосочетания.(идиомы)</w:t>
      </w:r>
    </w:p>
    <w:p w:rsidR="00F44C49" w:rsidRPr="00D2547B" w:rsidRDefault="00F44C49" w:rsidP="00CE66C9">
      <w:pPr>
        <w:rPr>
          <w:b/>
          <w:sz w:val="24"/>
          <w:szCs w:val="24"/>
        </w:rPr>
      </w:pPr>
      <w:r w:rsidRPr="00D2547B">
        <w:rPr>
          <w:b/>
          <w:sz w:val="24"/>
          <w:szCs w:val="24"/>
        </w:rPr>
        <w:t>Задание: найдите пару.</w:t>
      </w:r>
    </w:p>
    <w:p w:rsidR="00F44C49" w:rsidRPr="00D2547B" w:rsidRDefault="00F44C49" w:rsidP="00AD0E72">
      <w:pPr>
        <w:numPr>
          <w:ilvl w:val="0"/>
          <w:numId w:val="11"/>
        </w:numPr>
        <w:rPr>
          <w:sz w:val="24"/>
          <w:szCs w:val="24"/>
        </w:rPr>
      </w:pPr>
      <w:r w:rsidRPr="00D2547B">
        <w:rPr>
          <w:sz w:val="24"/>
          <w:szCs w:val="24"/>
          <w:lang w:val="en-US"/>
        </w:rPr>
        <w:t>To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take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oneself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in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hand</w:t>
      </w:r>
      <w:r w:rsidRPr="00D2547B">
        <w:rPr>
          <w:sz w:val="24"/>
          <w:szCs w:val="24"/>
        </w:rPr>
        <w:t xml:space="preserve">  - бросать слова на ветер  (взять себя в руки)</w:t>
      </w:r>
    </w:p>
    <w:p w:rsidR="00F44C49" w:rsidRPr="00D2547B" w:rsidRDefault="00F44C49" w:rsidP="00AD0E72">
      <w:pPr>
        <w:numPr>
          <w:ilvl w:val="0"/>
          <w:numId w:val="11"/>
        </w:numPr>
        <w:rPr>
          <w:sz w:val="24"/>
          <w:szCs w:val="24"/>
          <w:lang w:val="en-US"/>
        </w:rPr>
      </w:pPr>
      <w:r w:rsidRPr="00D2547B">
        <w:rPr>
          <w:sz w:val="24"/>
          <w:szCs w:val="24"/>
          <w:lang w:val="en-US"/>
        </w:rPr>
        <w:t>To head is round and round-</w:t>
      </w:r>
      <w:r w:rsidRPr="00D2547B">
        <w:rPr>
          <w:sz w:val="24"/>
          <w:szCs w:val="24"/>
        </w:rPr>
        <w:t>взять</w:t>
      </w:r>
      <w:r w:rsidRPr="00D2547B">
        <w:rPr>
          <w:sz w:val="24"/>
          <w:szCs w:val="24"/>
          <w:lang w:val="en-US"/>
        </w:rPr>
        <w:t xml:space="preserve"> </w:t>
      </w:r>
      <w:r w:rsidRPr="00D2547B">
        <w:rPr>
          <w:sz w:val="24"/>
          <w:szCs w:val="24"/>
        </w:rPr>
        <w:t>себя</w:t>
      </w:r>
      <w:r w:rsidRPr="00D2547B">
        <w:rPr>
          <w:sz w:val="24"/>
          <w:szCs w:val="24"/>
          <w:lang w:val="en-US"/>
        </w:rPr>
        <w:t xml:space="preserve"> </w:t>
      </w:r>
      <w:r w:rsidRPr="00D2547B">
        <w:rPr>
          <w:sz w:val="24"/>
          <w:szCs w:val="24"/>
        </w:rPr>
        <w:t>в</w:t>
      </w:r>
      <w:r w:rsidRPr="00D2547B">
        <w:rPr>
          <w:sz w:val="24"/>
          <w:szCs w:val="24"/>
          <w:lang w:val="en-US"/>
        </w:rPr>
        <w:t xml:space="preserve"> </w:t>
      </w:r>
      <w:r w:rsidRPr="00D2547B">
        <w:rPr>
          <w:sz w:val="24"/>
          <w:szCs w:val="24"/>
        </w:rPr>
        <w:t>руки  (голова идёе кругом)</w:t>
      </w:r>
    </w:p>
    <w:p w:rsidR="00F44C49" w:rsidRPr="00D2547B" w:rsidRDefault="00F44C49" w:rsidP="00AD0E72">
      <w:pPr>
        <w:numPr>
          <w:ilvl w:val="0"/>
          <w:numId w:val="11"/>
        </w:numPr>
        <w:rPr>
          <w:sz w:val="24"/>
          <w:szCs w:val="24"/>
        </w:rPr>
      </w:pPr>
      <w:r w:rsidRPr="00D2547B">
        <w:rPr>
          <w:sz w:val="24"/>
          <w:szCs w:val="24"/>
          <w:lang w:val="en-US"/>
        </w:rPr>
        <w:t>To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take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the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floor</w:t>
      </w:r>
      <w:r w:rsidRPr="00D2547B">
        <w:rPr>
          <w:sz w:val="24"/>
          <w:szCs w:val="24"/>
        </w:rPr>
        <w:t>-голова идёт кругом  (достать из-под земли)</w:t>
      </w:r>
    </w:p>
    <w:p w:rsidR="00F44C49" w:rsidRPr="00D2547B" w:rsidRDefault="00F44C49" w:rsidP="00AD0E72">
      <w:pPr>
        <w:numPr>
          <w:ilvl w:val="0"/>
          <w:numId w:val="11"/>
        </w:numPr>
        <w:rPr>
          <w:sz w:val="24"/>
          <w:szCs w:val="24"/>
          <w:lang w:val="en-US"/>
        </w:rPr>
      </w:pPr>
      <w:r w:rsidRPr="00D2547B">
        <w:rPr>
          <w:sz w:val="24"/>
          <w:szCs w:val="24"/>
          <w:lang w:val="en-US"/>
        </w:rPr>
        <w:t xml:space="preserve">One hair stand on end- </w:t>
      </w:r>
      <w:r w:rsidRPr="00D2547B">
        <w:rPr>
          <w:sz w:val="24"/>
          <w:szCs w:val="24"/>
        </w:rPr>
        <w:t>войти</w:t>
      </w:r>
      <w:r w:rsidRPr="00D2547B">
        <w:rPr>
          <w:sz w:val="24"/>
          <w:szCs w:val="24"/>
          <w:lang w:val="en-US"/>
        </w:rPr>
        <w:t xml:space="preserve"> </w:t>
      </w:r>
      <w:r w:rsidRPr="00D2547B">
        <w:rPr>
          <w:sz w:val="24"/>
          <w:szCs w:val="24"/>
        </w:rPr>
        <w:t>в</w:t>
      </w:r>
      <w:r w:rsidRPr="00D2547B">
        <w:rPr>
          <w:sz w:val="24"/>
          <w:szCs w:val="24"/>
          <w:lang w:val="en-US"/>
        </w:rPr>
        <w:t xml:space="preserve"> </w:t>
      </w:r>
      <w:r w:rsidRPr="00D2547B">
        <w:rPr>
          <w:sz w:val="24"/>
          <w:szCs w:val="24"/>
        </w:rPr>
        <w:t>историю</w:t>
      </w:r>
      <w:r w:rsidRPr="00D2547B">
        <w:rPr>
          <w:sz w:val="24"/>
          <w:szCs w:val="24"/>
          <w:lang w:val="en-US"/>
        </w:rPr>
        <w:t xml:space="preserve">  </w:t>
      </w:r>
      <w:r w:rsidRPr="00D2547B">
        <w:rPr>
          <w:sz w:val="24"/>
          <w:szCs w:val="24"/>
        </w:rPr>
        <w:t>(висеть на волоске)</w:t>
      </w:r>
    </w:p>
    <w:p w:rsidR="00F44C49" w:rsidRPr="00D2547B" w:rsidRDefault="00F44C49" w:rsidP="00AD0E72">
      <w:pPr>
        <w:numPr>
          <w:ilvl w:val="0"/>
          <w:numId w:val="11"/>
        </w:numPr>
        <w:rPr>
          <w:sz w:val="24"/>
          <w:szCs w:val="24"/>
        </w:rPr>
      </w:pPr>
      <w:r w:rsidRPr="00D2547B">
        <w:rPr>
          <w:sz w:val="24"/>
          <w:szCs w:val="24"/>
          <w:lang w:val="en-US"/>
        </w:rPr>
        <w:t>To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talk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to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the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wind</w:t>
      </w:r>
      <w:r w:rsidRPr="00D2547B">
        <w:rPr>
          <w:sz w:val="24"/>
          <w:szCs w:val="24"/>
        </w:rPr>
        <w:t>- достать из- под земли (бросать слова на ветер)</w:t>
      </w:r>
    </w:p>
    <w:p w:rsidR="00F44C49" w:rsidRPr="00D2547B" w:rsidRDefault="00F44C49" w:rsidP="00AD0E72">
      <w:pPr>
        <w:numPr>
          <w:ilvl w:val="0"/>
          <w:numId w:val="11"/>
        </w:numPr>
        <w:rPr>
          <w:sz w:val="24"/>
          <w:szCs w:val="24"/>
        </w:rPr>
      </w:pPr>
      <w:r w:rsidRPr="00D2547B">
        <w:rPr>
          <w:sz w:val="24"/>
          <w:szCs w:val="24"/>
          <w:lang w:val="en-US"/>
        </w:rPr>
        <w:t>To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go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down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in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history</w:t>
      </w:r>
      <w:r w:rsidRPr="00D2547B">
        <w:rPr>
          <w:sz w:val="24"/>
          <w:szCs w:val="24"/>
        </w:rPr>
        <w:t>- жить как кошка с собакой  (войти в историю)</w:t>
      </w:r>
    </w:p>
    <w:p w:rsidR="00F44C49" w:rsidRPr="00D2547B" w:rsidRDefault="00F44C49" w:rsidP="00AD0E72">
      <w:pPr>
        <w:numPr>
          <w:ilvl w:val="0"/>
          <w:numId w:val="11"/>
        </w:numPr>
        <w:rPr>
          <w:sz w:val="24"/>
          <w:szCs w:val="24"/>
        </w:rPr>
      </w:pPr>
      <w:r w:rsidRPr="00D2547B">
        <w:rPr>
          <w:sz w:val="24"/>
          <w:szCs w:val="24"/>
          <w:lang w:val="en-US"/>
        </w:rPr>
        <w:t>To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lead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a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cat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and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dog</w:t>
      </w:r>
      <w:r w:rsidRPr="00D2547B">
        <w:rPr>
          <w:sz w:val="24"/>
          <w:szCs w:val="24"/>
        </w:rPr>
        <w:t xml:space="preserve"> </w:t>
      </w:r>
      <w:r w:rsidRPr="00D2547B">
        <w:rPr>
          <w:sz w:val="24"/>
          <w:szCs w:val="24"/>
          <w:lang w:val="en-US"/>
        </w:rPr>
        <w:t>life</w:t>
      </w:r>
      <w:r w:rsidRPr="00D2547B">
        <w:rPr>
          <w:sz w:val="24"/>
          <w:szCs w:val="24"/>
        </w:rPr>
        <w:t>-висеть на волоске  (жить как кошка с собакой)</w:t>
      </w:r>
    </w:p>
    <w:p w:rsidR="00F44C49" w:rsidRPr="00D2547B" w:rsidRDefault="00F44C49" w:rsidP="00E10768">
      <w:pPr>
        <w:ind w:left="720"/>
        <w:rPr>
          <w:sz w:val="24"/>
          <w:szCs w:val="24"/>
        </w:rPr>
      </w:pPr>
      <w:r w:rsidRPr="00D2547B">
        <w:rPr>
          <w:sz w:val="24"/>
          <w:szCs w:val="24"/>
        </w:rPr>
        <w:t>Подводим итоги конкурса.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noProof/>
          <w:sz w:val="24"/>
          <w:szCs w:val="24"/>
          <w:u w:val="single"/>
          <w:lang w:eastAsia="ru-RU"/>
        </w:rPr>
        <w:pict>
          <v:shape id="Рисунок 9" o:spid="_x0000_i1036" type="#_x0000_t75" style="width:32.25pt;height:42.75pt;visibility:visible">
            <v:imagedata r:id="rId8" o:title=""/>
          </v:shape>
        </w:pict>
      </w:r>
      <w:r w:rsidRPr="00D2547B">
        <w:rPr>
          <w:sz w:val="24"/>
          <w:szCs w:val="24"/>
          <w:u w:val="single"/>
        </w:rPr>
        <w:t>Ведущий:</w:t>
      </w:r>
      <w:r w:rsidRPr="00D2547B">
        <w:rPr>
          <w:sz w:val="24"/>
          <w:szCs w:val="24"/>
        </w:rPr>
        <w:t xml:space="preserve"> Народная мудрость гласит: «Чем больше ты знаешь языков, тем богаче ты сам». Желаем вам успехов в изучении разных языков.</w:t>
      </w:r>
    </w:p>
    <w:p w:rsidR="00F44C49" w:rsidRPr="00D2547B" w:rsidRDefault="00F44C49" w:rsidP="00CE66C9">
      <w:pPr>
        <w:rPr>
          <w:sz w:val="24"/>
          <w:szCs w:val="24"/>
        </w:rPr>
      </w:pPr>
      <w:r w:rsidRPr="00D2547B">
        <w:rPr>
          <w:sz w:val="24"/>
          <w:szCs w:val="24"/>
        </w:rPr>
        <w:t>Объявляем победителей нашего конкурса.</w:t>
      </w:r>
    </w:p>
    <w:p w:rsidR="00F44C49" w:rsidRPr="00D2547B" w:rsidRDefault="00F44C49" w:rsidP="00CE66C9">
      <w:pPr>
        <w:rPr>
          <w:sz w:val="24"/>
          <w:szCs w:val="24"/>
        </w:rPr>
      </w:pPr>
    </w:p>
    <w:p w:rsidR="00F44C49" w:rsidRPr="00D2547B" w:rsidRDefault="00F44C49" w:rsidP="00D91F58">
      <w:pPr>
        <w:ind w:left="360"/>
        <w:rPr>
          <w:sz w:val="24"/>
          <w:szCs w:val="24"/>
        </w:rPr>
      </w:pPr>
      <w:r w:rsidRPr="00D2547B">
        <w:rPr>
          <w:sz w:val="24"/>
          <w:szCs w:val="24"/>
        </w:rPr>
        <w:t xml:space="preserve">           Использованная литература.</w:t>
      </w:r>
    </w:p>
    <w:p w:rsidR="00F44C49" w:rsidRPr="00D2547B" w:rsidRDefault="00F44C49" w:rsidP="00D91F58">
      <w:pPr>
        <w:ind w:left="360"/>
        <w:rPr>
          <w:sz w:val="24"/>
          <w:szCs w:val="24"/>
        </w:rPr>
      </w:pPr>
      <w:r w:rsidRPr="00D2547B">
        <w:rPr>
          <w:color w:val="000000"/>
          <w:sz w:val="40"/>
          <w:szCs w:val="40"/>
          <w:lang w:eastAsia="ru-RU"/>
        </w:rPr>
        <w:t xml:space="preserve"> </w:t>
      </w:r>
      <w:r w:rsidRPr="00D2547B">
        <w:rPr>
          <w:sz w:val="24"/>
          <w:szCs w:val="24"/>
        </w:rPr>
        <w:t xml:space="preserve">интернет-ресурсы: </w:t>
      </w:r>
    </w:p>
    <w:p w:rsidR="00F44C49" w:rsidRPr="00D2547B" w:rsidRDefault="00F44C49" w:rsidP="00D91F58">
      <w:pPr>
        <w:ind w:left="360"/>
        <w:rPr>
          <w:sz w:val="24"/>
          <w:szCs w:val="24"/>
        </w:rPr>
      </w:pPr>
      <w:r w:rsidRPr="00D2547B">
        <w:rPr>
          <w:sz w:val="24"/>
          <w:szCs w:val="24"/>
        </w:rPr>
        <w:t xml:space="preserve">  1.  </w:t>
      </w:r>
      <w:r w:rsidRPr="00D2547B">
        <w:rPr>
          <w:sz w:val="24"/>
          <w:szCs w:val="24"/>
          <w:lang w:val="en-US"/>
        </w:rPr>
        <w:t>ru</w:t>
      </w:r>
      <w:r w:rsidRPr="00D2547B">
        <w:rPr>
          <w:sz w:val="24"/>
          <w:szCs w:val="24"/>
        </w:rPr>
        <w:t>.</w:t>
      </w:r>
      <w:r w:rsidRPr="00D2547B">
        <w:rPr>
          <w:sz w:val="24"/>
          <w:szCs w:val="24"/>
          <w:lang w:val="en-US"/>
        </w:rPr>
        <w:t>wikipedia</w:t>
      </w:r>
      <w:r w:rsidRPr="00D2547B">
        <w:rPr>
          <w:sz w:val="24"/>
          <w:szCs w:val="24"/>
        </w:rPr>
        <w:t>.</w:t>
      </w:r>
      <w:r w:rsidRPr="00D2547B">
        <w:rPr>
          <w:sz w:val="24"/>
          <w:szCs w:val="24"/>
          <w:lang w:val="en-US"/>
        </w:rPr>
        <w:t>org</w:t>
      </w:r>
    </w:p>
    <w:p w:rsidR="00F44C49" w:rsidRPr="00D2547B" w:rsidRDefault="00F44C49" w:rsidP="00D91F58">
      <w:pPr>
        <w:ind w:left="360"/>
        <w:rPr>
          <w:sz w:val="24"/>
          <w:szCs w:val="24"/>
        </w:rPr>
      </w:pPr>
      <w:r w:rsidRPr="00D2547B">
        <w:rPr>
          <w:sz w:val="24"/>
          <w:szCs w:val="24"/>
        </w:rPr>
        <w:t>2.</w:t>
      </w:r>
      <w:r w:rsidRPr="00D2547B">
        <w:rPr>
          <w:sz w:val="24"/>
          <w:szCs w:val="24"/>
          <w:lang w:val="en-US"/>
        </w:rPr>
        <w:t>facte</w:t>
      </w:r>
      <w:r w:rsidRPr="00D2547B">
        <w:rPr>
          <w:sz w:val="24"/>
          <w:szCs w:val="24"/>
        </w:rPr>
        <w:t>.</w:t>
      </w:r>
      <w:r w:rsidRPr="00D2547B">
        <w:rPr>
          <w:sz w:val="24"/>
          <w:szCs w:val="24"/>
          <w:lang w:val="en-US"/>
        </w:rPr>
        <w:t>ru</w:t>
      </w:r>
      <w:r w:rsidRPr="00D2547B">
        <w:rPr>
          <w:sz w:val="24"/>
          <w:szCs w:val="24"/>
        </w:rPr>
        <w:t>.</w:t>
      </w:r>
      <w:r w:rsidRPr="00D2547B">
        <w:rPr>
          <w:sz w:val="24"/>
          <w:szCs w:val="24"/>
          <w:lang w:val="en-US"/>
        </w:rPr>
        <w:t>zabavnoe</w:t>
      </w:r>
      <w:r w:rsidRPr="00D2547B">
        <w:rPr>
          <w:sz w:val="24"/>
          <w:szCs w:val="24"/>
        </w:rPr>
        <w:t>-</w:t>
      </w:r>
      <w:r w:rsidRPr="00D2547B">
        <w:rPr>
          <w:sz w:val="24"/>
          <w:szCs w:val="24"/>
          <w:lang w:val="en-US"/>
        </w:rPr>
        <w:t>yazykoznanie</w:t>
      </w:r>
      <w:r w:rsidRPr="00D2547B">
        <w:rPr>
          <w:sz w:val="24"/>
          <w:szCs w:val="24"/>
        </w:rPr>
        <w:t>.</w:t>
      </w:r>
      <w:r w:rsidRPr="00D2547B">
        <w:rPr>
          <w:sz w:val="24"/>
          <w:szCs w:val="24"/>
          <w:lang w:val="en-US"/>
        </w:rPr>
        <w:t>html</w:t>
      </w:r>
      <w:r w:rsidRPr="00D2547B">
        <w:rPr>
          <w:sz w:val="24"/>
          <w:szCs w:val="24"/>
        </w:rPr>
        <w:t>.</w:t>
      </w:r>
    </w:p>
    <w:p w:rsidR="00F44C49" w:rsidRPr="00D2547B" w:rsidRDefault="00F44C49" w:rsidP="00D91F58">
      <w:pPr>
        <w:numPr>
          <w:ilvl w:val="0"/>
          <w:numId w:val="21"/>
        </w:numPr>
        <w:rPr>
          <w:sz w:val="24"/>
          <w:szCs w:val="24"/>
        </w:rPr>
      </w:pPr>
      <w:r w:rsidRPr="00D2547B">
        <w:rPr>
          <w:sz w:val="24"/>
          <w:szCs w:val="24"/>
        </w:rPr>
        <w:t>Фразеологический словарь русского языка. Составитель Степанова М.И. ООО «Полиграфуслуги» Санкт-Петербург.2006.</w:t>
      </w:r>
    </w:p>
    <w:p w:rsidR="00F44C49" w:rsidRPr="00D2547B" w:rsidRDefault="00F44C49" w:rsidP="00D91F58">
      <w:pPr>
        <w:numPr>
          <w:ilvl w:val="0"/>
          <w:numId w:val="21"/>
        </w:numPr>
        <w:rPr>
          <w:sz w:val="24"/>
          <w:szCs w:val="24"/>
        </w:rPr>
      </w:pPr>
      <w:r w:rsidRPr="00D2547B">
        <w:rPr>
          <w:sz w:val="24"/>
          <w:szCs w:val="24"/>
        </w:rPr>
        <w:t>Словарь иностранных слов. Издание 14-е, исправленное. Москва «Русский язык» 1987.</w:t>
      </w:r>
    </w:p>
    <w:p w:rsidR="00F44C49" w:rsidRPr="00D2547B" w:rsidRDefault="00F44C49" w:rsidP="00CE66C9">
      <w:pPr>
        <w:rPr>
          <w:sz w:val="24"/>
          <w:szCs w:val="24"/>
        </w:rPr>
      </w:pPr>
    </w:p>
    <w:p w:rsidR="00F44C49" w:rsidRPr="00D2547B" w:rsidRDefault="00F44C49" w:rsidP="00CE66C9">
      <w:pPr>
        <w:rPr>
          <w:sz w:val="24"/>
          <w:szCs w:val="24"/>
        </w:rPr>
      </w:pPr>
    </w:p>
    <w:p w:rsidR="00F44C49" w:rsidRPr="00D2547B" w:rsidRDefault="00F44C49" w:rsidP="00CE66C9">
      <w:pPr>
        <w:rPr>
          <w:sz w:val="24"/>
          <w:szCs w:val="24"/>
        </w:rPr>
      </w:pPr>
    </w:p>
    <w:p w:rsidR="00F44C49" w:rsidRPr="00D2547B" w:rsidRDefault="00F44C49" w:rsidP="001F187D">
      <w:pPr>
        <w:pStyle w:val="ListParagraph"/>
      </w:pPr>
    </w:p>
    <w:p w:rsidR="00F44C49" w:rsidRPr="00D2547B" w:rsidRDefault="00F44C49" w:rsidP="001F187D">
      <w:pPr>
        <w:pStyle w:val="ListParagraph"/>
      </w:pPr>
    </w:p>
    <w:p w:rsidR="00F44C49" w:rsidRPr="00D2547B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  <w:r>
        <w:t xml:space="preserve">                                            Приложение № 1</w:t>
      </w: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Pr="00251497" w:rsidRDefault="00F44C49" w:rsidP="004C208E">
      <w:pPr>
        <w:spacing w:beforeAutospacing="1" w:after="100" w:afterAutospacing="1" w:line="240" w:lineRule="auto"/>
        <w:jc w:val="center"/>
        <w:rPr>
          <w:sz w:val="21"/>
          <w:szCs w:val="21"/>
          <w:lang w:eastAsia="ru-RU"/>
        </w:rPr>
      </w:pPr>
      <w:r w:rsidRPr="00251497">
        <w:rPr>
          <w:b/>
          <w:bCs/>
          <w:sz w:val="21"/>
          <w:szCs w:val="21"/>
          <w:lang w:eastAsia="ru-RU"/>
        </w:rPr>
        <w:t>Самые занимательные факты из мира языковедения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1</w:t>
      </w:r>
      <w:r w:rsidRPr="00251497">
        <w:rPr>
          <w:sz w:val="24"/>
          <w:szCs w:val="24"/>
          <w:lang w:eastAsia="ru-RU"/>
        </w:rPr>
        <w:t xml:space="preserve">. Самым емким на Земле словом считается "мамихлапинатана", что означает "глядеть друг на друга в надежде, что кто-либо согласится сделать то, чего желают обе стороны, но не хотят делать".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2</w:t>
      </w:r>
      <w:r w:rsidRPr="00251497">
        <w:rPr>
          <w:sz w:val="24"/>
          <w:szCs w:val="24"/>
          <w:lang w:eastAsia="ru-RU"/>
        </w:rPr>
        <w:t>. В арабском языке 28 букв, которые на конце слова</w:t>
      </w:r>
      <w:r>
        <w:rPr>
          <w:sz w:val="24"/>
          <w:szCs w:val="24"/>
          <w:lang w:eastAsia="ru-RU"/>
        </w:rPr>
        <w:t xml:space="preserve"> пишутся иначе, чем в середине.</w:t>
      </w:r>
      <w:r w:rsidRPr="00251497">
        <w:rPr>
          <w:sz w:val="24"/>
          <w:szCs w:val="24"/>
          <w:lang w:eastAsia="ru-RU"/>
        </w:rPr>
        <w:t>  .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3</w:t>
      </w:r>
      <w:r w:rsidRPr="00251497">
        <w:rPr>
          <w:sz w:val="24"/>
          <w:szCs w:val="24"/>
          <w:lang w:eastAsia="ru-RU"/>
        </w:rPr>
        <w:t xml:space="preserve">. Тех, кого мы называем "новыми русскими" на Кубе называют "масетос".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 w:rsidRPr="00251497">
        <w:rPr>
          <w:sz w:val="24"/>
          <w:szCs w:val="24"/>
          <w:lang w:eastAsia="ru-RU"/>
        </w:rPr>
        <w:t>  </w:t>
      </w:r>
      <w:r>
        <w:rPr>
          <w:sz w:val="24"/>
          <w:szCs w:val="24"/>
          <w:lang w:eastAsia="ru-RU"/>
        </w:rPr>
        <w:t>  4</w:t>
      </w:r>
      <w:r w:rsidRPr="00251497">
        <w:rPr>
          <w:sz w:val="24"/>
          <w:szCs w:val="24"/>
          <w:lang w:eastAsia="ru-RU"/>
        </w:rPr>
        <w:t xml:space="preserve">. В Толковом словаре 1940 г. под редакцией Ушакова есть такое определение слова "Фигли-мигли"(!): "...употребляется для обозначения каких-нибудь уловок, шуток или каких-нибудь подходов для достижения чего-нибудь, сопровождающихся любезностями, ужимками, выкрутасами, подмигиванием".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 w:rsidRPr="00251497">
        <w:rPr>
          <w:sz w:val="24"/>
          <w:szCs w:val="24"/>
          <w:lang w:eastAsia="ru-RU"/>
        </w:rPr>
        <w:t>  </w:t>
      </w:r>
      <w:r>
        <w:rPr>
          <w:sz w:val="24"/>
          <w:szCs w:val="24"/>
          <w:lang w:eastAsia="ru-RU"/>
        </w:rPr>
        <w:t>  5</w:t>
      </w:r>
      <w:r w:rsidRPr="00251497">
        <w:rPr>
          <w:sz w:val="24"/>
          <w:szCs w:val="24"/>
          <w:lang w:eastAsia="ru-RU"/>
        </w:rPr>
        <w:t xml:space="preserve">. "Эрмитаж" в переводе с французского означает "место уединения".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 w:rsidRPr="00251497">
        <w:rPr>
          <w:sz w:val="24"/>
          <w:szCs w:val="24"/>
          <w:lang w:eastAsia="ru-RU"/>
        </w:rPr>
        <w:t>  </w:t>
      </w:r>
      <w:r>
        <w:rPr>
          <w:sz w:val="24"/>
          <w:szCs w:val="24"/>
          <w:lang w:eastAsia="ru-RU"/>
        </w:rPr>
        <w:t>  6. В гавайском алфавите всего  12  букв.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7</w:t>
      </w:r>
      <w:r w:rsidRPr="00251497">
        <w:rPr>
          <w:sz w:val="24"/>
          <w:szCs w:val="24"/>
          <w:lang w:eastAsia="ru-RU"/>
        </w:rPr>
        <w:t xml:space="preserve">. Самая древняя из сохранившихся до сих пор буква алфавита - О.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</w:t>
      </w:r>
      <w:r w:rsidRPr="00251497">
        <w:rPr>
          <w:sz w:val="24"/>
          <w:szCs w:val="24"/>
          <w:lang w:eastAsia="ru-RU"/>
        </w:rPr>
        <w:t xml:space="preserve">8. Карамзин придумал слово "промышленность", Салтыков-Щедрин - слово "мягкотелость", а Достоевский - слово "стушеваться".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</w:t>
      </w:r>
      <w:r w:rsidRPr="00251497">
        <w:rPr>
          <w:sz w:val="24"/>
          <w:szCs w:val="24"/>
          <w:lang w:eastAsia="ru-RU"/>
        </w:rPr>
        <w:t>9. На африканском континенте более 1000 разных языков.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10</w:t>
      </w:r>
      <w:r w:rsidRPr="00251497">
        <w:rPr>
          <w:sz w:val="24"/>
          <w:szCs w:val="24"/>
          <w:lang w:eastAsia="ru-RU"/>
        </w:rPr>
        <w:t xml:space="preserve">. Almost - самое длинное слово английского языка, в котором все буквы расположены в алфавитном порядке.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11</w:t>
      </w:r>
      <w:r w:rsidRPr="00251497">
        <w:rPr>
          <w:sz w:val="24"/>
          <w:szCs w:val="24"/>
          <w:lang w:eastAsia="ru-RU"/>
        </w:rPr>
        <w:t xml:space="preserve">. Слова персидского происхождения "пижама" и "чемодан" имеют один и тот же корень ("пи-джома", "джома-дан").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12</w:t>
      </w:r>
      <w:r w:rsidRPr="00251497">
        <w:rPr>
          <w:sz w:val="24"/>
          <w:szCs w:val="24"/>
          <w:lang w:eastAsia="ru-RU"/>
        </w:rPr>
        <w:t xml:space="preserve">. Слово "бездарь" в русский язык ввел поэт Игорь Северянин.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13</w:t>
      </w:r>
      <w:r w:rsidRPr="00251497">
        <w:rPr>
          <w:sz w:val="24"/>
          <w:szCs w:val="24"/>
          <w:lang w:eastAsia="ru-RU"/>
        </w:rPr>
        <w:t xml:space="preserve">. В Древнем Египте абрикос называли "солнечным яйцом".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14</w:t>
      </w:r>
      <w:r w:rsidRPr="00251497">
        <w:rPr>
          <w:sz w:val="24"/>
          <w:szCs w:val="24"/>
          <w:lang w:eastAsia="ru-RU"/>
        </w:rPr>
        <w:t xml:space="preserve">. На филиппинском языке "привет" будет звучать как "мабухай".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 w:rsidRPr="00251497">
        <w:rPr>
          <w:sz w:val="24"/>
          <w:szCs w:val="24"/>
          <w:lang w:eastAsia="ru-RU"/>
        </w:rPr>
        <w:t> </w:t>
      </w:r>
      <w:r>
        <w:rPr>
          <w:sz w:val="24"/>
          <w:szCs w:val="24"/>
          <w:lang w:eastAsia="ru-RU"/>
        </w:rPr>
        <w:t> 15</w:t>
      </w:r>
      <w:r w:rsidRPr="00251497">
        <w:rPr>
          <w:sz w:val="24"/>
          <w:szCs w:val="24"/>
          <w:lang w:eastAsia="ru-RU"/>
        </w:rPr>
        <w:t xml:space="preserve">. "Фудзияма" в переводе с японского означает "крутая гора".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16</w:t>
      </w:r>
      <w:r w:rsidRPr="00251497">
        <w:rPr>
          <w:sz w:val="24"/>
          <w:szCs w:val="24"/>
          <w:lang w:eastAsia="ru-RU"/>
        </w:rPr>
        <w:t xml:space="preserve">. До XIV века на Руси все неприличные слова назывались "нелепыми глаголами".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17</w:t>
      </w:r>
      <w:r w:rsidRPr="00251497">
        <w:rPr>
          <w:sz w:val="24"/>
          <w:szCs w:val="24"/>
          <w:lang w:eastAsia="ru-RU"/>
        </w:rPr>
        <w:t xml:space="preserve">. В английском языке нет слов, рифмующихся со словами month, orange, silver и purple.  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18</w:t>
      </w:r>
      <w:r w:rsidRPr="00251497">
        <w:rPr>
          <w:sz w:val="24"/>
          <w:szCs w:val="24"/>
          <w:lang w:eastAsia="ru-RU"/>
        </w:rPr>
        <w:t xml:space="preserve">. Слова "бодрость" и "чай" обозначаются одинаковыми иероглифами в китайском языке.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19</w:t>
      </w:r>
      <w:r w:rsidRPr="00251497">
        <w:rPr>
          <w:sz w:val="24"/>
          <w:szCs w:val="24"/>
          <w:lang w:eastAsia="ru-RU"/>
        </w:rPr>
        <w:t xml:space="preserve">. По-грузински шашлык называется "мцвади", а по-армянски - "хоровц".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 w:rsidRPr="00251497">
        <w:rPr>
          <w:sz w:val="24"/>
          <w:szCs w:val="24"/>
          <w:lang w:eastAsia="ru-RU"/>
        </w:rPr>
        <w:t>  </w:t>
      </w:r>
      <w:r>
        <w:rPr>
          <w:sz w:val="24"/>
          <w:szCs w:val="24"/>
          <w:lang w:eastAsia="ru-RU"/>
        </w:rPr>
        <w:t> 20</w:t>
      </w:r>
      <w:r w:rsidRPr="00251497">
        <w:rPr>
          <w:sz w:val="24"/>
          <w:szCs w:val="24"/>
          <w:lang w:eastAsia="ru-RU"/>
        </w:rPr>
        <w:t xml:space="preserve">. Младший духовный сан - послушник, по-грузински называется ... мцыри.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21</w:t>
      </w:r>
      <w:r w:rsidRPr="00251497">
        <w:rPr>
          <w:sz w:val="24"/>
          <w:szCs w:val="24"/>
          <w:lang w:eastAsia="ru-RU"/>
        </w:rPr>
        <w:t xml:space="preserve">. Есть грамматическое правило, согласно которому исконно русские слова на букву "а" не начинаются (!).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 w:rsidRPr="00251497">
        <w:rPr>
          <w:sz w:val="24"/>
          <w:szCs w:val="24"/>
          <w:lang w:eastAsia="ru-RU"/>
        </w:rPr>
        <w:t>  </w:t>
      </w:r>
      <w:r>
        <w:rPr>
          <w:sz w:val="24"/>
          <w:szCs w:val="24"/>
          <w:lang w:eastAsia="ru-RU"/>
        </w:rPr>
        <w:t>  22</w:t>
      </w:r>
      <w:r w:rsidRPr="00251497">
        <w:rPr>
          <w:sz w:val="24"/>
          <w:szCs w:val="24"/>
          <w:lang w:eastAsia="ru-RU"/>
        </w:rPr>
        <w:t xml:space="preserve">. Искусственный международный язык эсперанто был создан в 1887 году варшавским врачом Л. Заменгофом.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23</w:t>
      </w:r>
      <w:r w:rsidRPr="00251497">
        <w:rPr>
          <w:sz w:val="24"/>
          <w:szCs w:val="24"/>
          <w:lang w:eastAsia="ru-RU"/>
        </w:rPr>
        <w:t xml:space="preserve">. Даль предлагал заменить иностранное слово "атмосфера" на русские "колоземица" или "мироколица".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24</w:t>
      </w:r>
      <w:r w:rsidRPr="00251497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В китайском письме слово «трудность» обозначается в виде иероглифа, где изображаются две женщины под одной крышей.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25</w:t>
      </w:r>
      <w:r w:rsidRPr="00251497">
        <w:rPr>
          <w:sz w:val="24"/>
          <w:szCs w:val="24"/>
          <w:lang w:eastAsia="ru-RU"/>
        </w:rPr>
        <w:t xml:space="preserve">. Кличка коня Александра Македонского "Буцефал" в дословном переводе означает "бычьеголовый".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26</w:t>
      </w:r>
      <w:r w:rsidRPr="00251497">
        <w:rPr>
          <w:sz w:val="24"/>
          <w:szCs w:val="24"/>
          <w:lang w:eastAsia="ru-RU"/>
        </w:rPr>
        <w:t xml:space="preserve">. Самое старое слово в английском языке - "town".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27</w:t>
      </w:r>
      <w:r w:rsidRPr="00251497">
        <w:rPr>
          <w:sz w:val="24"/>
          <w:szCs w:val="24"/>
          <w:lang w:eastAsia="ru-RU"/>
        </w:rPr>
        <w:t xml:space="preserve">. В китайском языке звуки "р" и "л" не различаются.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28</w:t>
      </w:r>
      <w:r w:rsidRPr="00251497">
        <w:rPr>
          <w:sz w:val="24"/>
          <w:szCs w:val="24"/>
          <w:lang w:eastAsia="ru-RU"/>
        </w:rPr>
        <w:t xml:space="preserve">. "Сахара" в переводе с арабского означает "пустыня".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29</w:t>
      </w:r>
      <w:r w:rsidRPr="00251497">
        <w:rPr>
          <w:sz w:val="24"/>
          <w:szCs w:val="24"/>
          <w:lang w:eastAsia="ru-RU"/>
        </w:rPr>
        <w:t xml:space="preserve">. На Украине Млечный путь называется Чумацкий Шлях.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30</w:t>
      </w:r>
      <w:r w:rsidRPr="00251497">
        <w:rPr>
          <w:sz w:val="24"/>
          <w:szCs w:val="24"/>
          <w:lang w:eastAsia="ru-RU"/>
        </w:rPr>
        <w:t xml:space="preserve">. Алфавит викингов назывался футарк.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31</w:t>
      </w:r>
      <w:r w:rsidRPr="00251497">
        <w:rPr>
          <w:sz w:val="24"/>
          <w:szCs w:val="24"/>
          <w:lang w:eastAsia="ru-RU"/>
        </w:rPr>
        <w:t xml:space="preserve">. В английском языке более 600 000 слов.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32</w:t>
      </w:r>
      <w:r w:rsidRPr="00251497">
        <w:rPr>
          <w:sz w:val="24"/>
          <w:szCs w:val="24"/>
          <w:lang w:eastAsia="ru-RU"/>
        </w:rPr>
        <w:t xml:space="preserve">. Латинское имя Микки-Мауса - МикаелМускулус.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33</w:t>
      </w:r>
      <w:r w:rsidRPr="00251497">
        <w:rPr>
          <w:sz w:val="24"/>
          <w:szCs w:val="24"/>
          <w:lang w:eastAsia="ru-RU"/>
        </w:rPr>
        <w:t xml:space="preserve">. Слова "впрок", "ва-банк" и "анфас" - наречия.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34</w:t>
      </w:r>
      <w:r w:rsidRPr="00251497">
        <w:rPr>
          <w:sz w:val="24"/>
          <w:szCs w:val="24"/>
          <w:lang w:eastAsia="ru-RU"/>
        </w:rPr>
        <w:t xml:space="preserve">. Латинской буквы W в латинском алфавите нет.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35</w:t>
      </w:r>
      <w:r w:rsidRPr="00251497">
        <w:rPr>
          <w:sz w:val="24"/>
          <w:szCs w:val="24"/>
          <w:lang w:eastAsia="ru-RU"/>
        </w:rPr>
        <w:t xml:space="preserve">. В китайском письме более 40 000 символов. </w:t>
      </w:r>
    </w:p>
    <w:p w:rsidR="00F44C49" w:rsidRPr="00251497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36</w:t>
      </w:r>
      <w:r w:rsidRPr="00251497">
        <w:rPr>
          <w:sz w:val="24"/>
          <w:szCs w:val="24"/>
          <w:lang w:eastAsia="ru-RU"/>
        </w:rPr>
        <w:t xml:space="preserve">. У писателя Эрнеста Винсента Райта есть роман "Гедсби", состоящий из более чем 50 000 слов. Во всем романе нет ни одной буквы E (самой частой буквы английского языка). . </w:t>
      </w:r>
    </w:p>
    <w:p w:rsidR="00F44C49" w:rsidRDefault="00F44C49" w:rsidP="004C208E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37</w:t>
      </w:r>
      <w:r w:rsidRPr="00251497">
        <w:rPr>
          <w:sz w:val="24"/>
          <w:szCs w:val="24"/>
          <w:lang w:eastAsia="ru-RU"/>
        </w:rPr>
        <w:t>. В Организации Объединенных Наций существует только шесть официальных языков: английский, французский, арабский, китайский, русский и испанский.</w:t>
      </w: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Default="00F44C49" w:rsidP="001F187D">
      <w:pPr>
        <w:pStyle w:val="ListParagraph"/>
      </w:pPr>
    </w:p>
    <w:p w:rsidR="00F44C49" w:rsidRPr="004C208E" w:rsidRDefault="00F44C49" w:rsidP="001F187D">
      <w:pPr>
        <w:pStyle w:val="ListParagraph"/>
      </w:pPr>
    </w:p>
    <w:sectPr w:rsidR="00F44C49" w:rsidRPr="004C208E" w:rsidSect="00013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97EA7"/>
    <w:multiLevelType w:val="hybridMultilevel"/>
    <w:tmpl w:val="1FD6DA6E"/>
    <w:lvl w:ilvl="0" w:tplc="2FA06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7018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221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CA0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A43B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FA0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5EF7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C4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6C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B21020E"/>
    <w:multiLevelType w:val="hybridMultilevel"/>
    <w:tmpl w:val="FCB2BB40"/>
    <w:lvl w:ilvl="0" w:tplc="138E8A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4C41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ED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8835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E65B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2CE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0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02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86DB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D9D4616"/>
    <w:multiLevelType w:val="hybridMultilevel"/>
    <w:tmpl w:val="D90E9F0C"/>
    <w:lvl w:ilvl="0" w:tplc="320696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26F1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92F9F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3A37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F6925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EEAAA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8CE0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9E5D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3C16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21E5745B"/>
    <w:multiLevelType w:val="hybridMultilevel"/>
    <w:tmpl w:val="1946F7EC"/>
    <w:lvl w:ilvl="0" w:tplc="A5FC2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60F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70C8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443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BC5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6C71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F0B2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4EE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3E4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2402CB9"/>
    <w:multiLevelType w:val="hybridMultilevel"/>
    <w:tmpl w:val="DBE0CACC"/>
    <w:lvl w:ilvl="0" w:tplc="9DF2EF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A463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900D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1AE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A16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E0A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C293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AC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929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37F72FD"/>
    <w:multiLevelType w:val="hybridMultilevel"/>
    <w:tmpl w:val="4798E066"/>
    <w:lvl w:ilvl="0" w:tplc="6A862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CE33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0B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A01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6A32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7436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ED8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645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823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634519C"/>
    <w:multiLevelType w:val="hybridMultilevel"/>
    <w:tmpl w:val="E174B0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0B4D5E"/>
    <w:multiLevelType w:val="hybridMultilevel"/>
    <w:tmpl w:val="857EA63E"/>
    <w:lvl w:ilvl="0" w:tplc="2AE4F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AC8F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9CD2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63D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3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041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21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E4C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E007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C6C5A16"/>
    <w:multiLevelType w:val="hybridMultilevel"/>
    <w:tmpl w:val="878A31FE"/>
    <w:lvl w:ilvl="0" w:tplc="63DEC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7651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C2F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F68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74C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E4D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D65D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A87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61D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DE90C7A"/>
    <w:multiLevelType w:val="hybridMultilevel"/>
    <w:tmpl w:val="93EC621C"/>
    <w:lvl w:ilvl="0" w:tplc="57EAF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AAF1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864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3663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F43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5672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0E4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76E0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1C1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B4927E9"/>
    <w:multiLevelType w:val="hybridMultilevel"/>
    <w:tmpl w:val="7E6EC178"/>
    <w:lvl w:ilvl="0" w:tplc="A9BE8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C8B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C06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2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4452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48F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EC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0C6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54E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E354574"/>
    <w:multiLevelType w:val="hybridMultilevel"/>
    <w:tmpl w:val="923819C6"/>
    <w:lvl w:ilvl="0" w:tplc="03648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5E8B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2C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ACC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B41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67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965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A05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FCF082">
      <w:start w:val="705"/>
      <w:numFmt w:val="bullet"/>
      <w:lvlText w:val="•"/>
      <w:lvlJc w:val="left"/>
      <w:pPr>
        <w:tabs>
          <w:tab w:val="num" w:pos="6314"/>
        </w:tabs>
        <w:ind w:left="6314" w:hanging="360"/>
      </w:pPr>
      <w:rPr>
        <w:rFonts w:ascii="Arial" w:hAnsi="Arial" w:hint="default"/>
      </w:rPr>
    </w:lvl>
  </w:abstractNum>
  <w:abstractNum w:abstractNumId="12">
    <w:nsid w:val="434979CC"/>
    <w:multiLevelType w:val="hybridMultilevel"/>
    <w:tmpl w:val="AB26494E"/>
    <w:lvl w:ilvl="0" w:tplc="8AB25E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2AD6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E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A244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01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4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0B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929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1445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478753A"/>
    <w:multiLevelType w:val="hybridMultilevel"/>
    <w:tmpl w:val="260AAB7A"/>
    <w:lvl w:ilvl="0" w:tplc="EAD0D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368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C0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47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0C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6C4E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50A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B0F0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ECE7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1295328"/>
    <w:multiLevelType w:val="hybridMultilevel"/>
    <w:tmpl w:val="B0DEE9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4947BBC"/>
    <w:multiLevelType w:val="hybridMultilevel"/>
    <w:tmpl w:val="3B9AEB86"/>
    <w:lvl w:ilvl="0" w:tplc="0D7C9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268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D67C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3C5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20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2078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621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CAB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36A3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64D57B5"/>
    <w:multiLevelType w:val="hybridMultilevel"/>
    <w:tmpl w:val="0DC81E06"/>
    <w:lvl w:ilvl="0" w:tplc="3E800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68B9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4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1C7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EE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060A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7891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E7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E27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9AA63F7"/>
    <w:multiLevelType w:val="hybridMultilevel"/>
    <w:tmpl w:val="D79289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AB45712"/>
    <w:multiLevelType w:val="hybridMultilevel"/>
    <w:tmpl w:val="120EE772"/>
    <w:lvl w:ilvl="0" w:tplc="A0263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8A8B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4E5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9A92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CCE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88A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3E8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CA7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9CE8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3A12707"/>
    <w:multiLevelType w:val="hybridMultilevel"/>
    <w:tmpl w:val="E236CEBA"/>
    <w:lvl w:ilvl="0" w:tplc="4F1C41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22F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344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C4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A2B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26F3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1A9B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D0A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E4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CE07FA9"/>
    <w:multiLevelType w:val="hybridMultilevel"/>
    <w:tmpl w:val="B1AA6BC2"/>
    <w:lvl w:ilvl="0" w:tplc="2A844D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7F8E3841"/>
    <w:multiLevelType w:val="hybridMultilevel"/>
    <w:tmpl w:val="8AFC79E8"/>
    <w:lvl w:ilvl="0" w:tplc="3AFA04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9FC91B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E1A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4A9B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EECCD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9D662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8A299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6C25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1FADB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21"/>
  </w:num>
  <w:num w:numId="3">
    <w:abstractNumId w:val="8"/>
  </w:num>
  <w:num w:numId="4">
    <w:abstractNumId w:val="15"/>
  </w:num>
  <w:num w:numId="5">
    <w:abstractNumId w:val="9"/>
  </w:num>
  <w:num w:numId="6">
    <w:abstractNumId w:val="2"/>
  </w:num>
  <w:num w:numId="7">
    <w:abstractNumId w:val="16"/>
  </w:num>
  <w:num w:numId="8">
    <w:abstractNumId w:val="6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1"/>
  </w:num>
  <w:num w:numId="12">
    <w:abstractNumId w:val="7"/>
  </w:num>
  <w:num w:numId="13">
    <w:abstractNumId w:val="5"/>
  </w:num>
  <w:num w:numId="14">
    <w:abstractNumId w:val="1"/>
  </w:num>
  <w:num w:numId="15">
    <w:abstractNumId w:val="4"/>
  </w:num>
  <w:num w:numId="16">
    <w:abstractNumId w:val="10"/>
  </w:num>
  <w:num w:numId="17">
    <w:abstractNumId w:val="13"/>
  </w:num>
  <w:num w:numId="18">
    <w:abstractNumId w:val="3"/>
  </w:num>
  <w:num w:numId="19">
    <w:abstractNumId w:val="17"/>
  </w:num>
  <w:num w:numId="20">
    <w:abstractNumId w:val="0"/>
  </w:num>
  <w:num w:numId="21">
    <w:abstractNumId w:val="18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65E6"/>
    <w:rsid w:val="0000724E"/>
    <w:rsid w:val="0001316A"/>
    <w:rsid w:val="00036F37"/>
    <w:rsid w:val="00061013"/>
    <w:rsid w:val="000816D7"/>
    <w:rsid w:val="000C126B"/>
    <w:rsid w:val="000D39DC"/>
    <w:rsid w:val="00104D5D"/>
    <w:rsid w:val="001152BF"/>
    <w:rsid w:val="00123AA5"/>
    <w:rsid w:val="00136C77"/>
    <w:rsid w:val="00190D79"/>
    <w:rsid w:val="0019391F"/>
    <w:rsid w:val="001B0939"/>
    <w:rsid w:val="001C34FB"/>
    <w:rsid w:val="001C4CE2"/>
    <w:rsid w:val="001F04F7"/>
    <w:rsid w:val="001F0CC0"/>
    <w:rsid w:val="001F187D"/>
    <w:rsid w:val="002020D5"/>
    <w:rsid w:val="0020700C"/>
    <w:rsid w:val="00217F47"/>
    <w:rsid w:val="0023074B"/>
    <w:rsid w:val="002322C8"/>
    <w:rsid w:val="00251497"/>
    <w:rsid w:val="00255E33"/>
    <w:rsid w:val="002A63AD"/>
    <w:rsid w:val="002B3FC6"/>
    <w:rsid w:val="002C0058"/>
    <w:rsid w:val="002D65E6"/>
    <w:rsid w:val="002E04D3"/>
    <w:rsid w:val="002E0EAB"/>
    <w:rsid w:val="003110BD"/>
    <w:rsid w:val="00393B02"/>
    <w:rsid w:val="003D7B26"/>
    <w:rsid w:val="003F0A40"/>
    <w:rsid w:val="003F13F5"/>
    <w:rsid w:val="00411D82"/>
    <w:rsid w:val="00444FF4"/>
    <w:rsid w:val="00454A00"/>
    <w:rsid w:val="004627F5"/>
    <w:rsid w:val="004847D6"/>
    <w:rsid w:val="004948B7"/>
    <w:rsid w:val="004C208E"/>
    <w:rsid w:val="004D0E57"/>
    <w:rsid w:val="004D3065"/>
    <w:rsid w:val="004F0D13"/>
    <w:rsid w:val="00501E2D"/>
    <w:rsid w:val="00524E49"/>
    <w:rsid w:val="00600E8A"/>
    <w:rsid w:val="00631455"/>
    <w:rsid w:val="0064524F"/>
    <w:rsid w:val="00670563"/>
    <w:rsid w:val="006841BF"/>
    <w:rsid w:val="006A1F45"/>
    <w:rsid w:val="00721E4C"/>
    <w:rsid w:val="00744169"/>
    <w:rsid w:val="0075101F"/>
    <w:rsid w:val="0077170C"/>
    <w:rsid w:val="00776EB9"/>
    <w:rsid w:val="007A4E8B"/>
    <w:rsid w:val="007B00F6"/>
    <w:rsid w:val="007B0AF1"/>
    <w:rsid w:val="007B6B2F"/>
    <w:rsid w:val="007C66C7"/>
    <w:rsid w:val="007F6E35"/>
    <w:rsid w:val="00805702"/>
    <w:rsid w:val="00807991"/>
    <w:rsid w:val="00807EA4"/>
    <w:rsid w:val="0082514A"/>
    <w:rsid w:val="00843C79"/>
    <w:rsid w:val="00873D99"/>
    <w:rsid w:val="0089466F"/>
    <w:rsid w:val="008D1AF7"/>
    <w:rsid w:val="008F6E4D"/>
    <w:rsid w:val="0090777B"/>
    <w:rsid w:val="00941372"/>
    <w:rsid w:val="0096514F"/>
    <w:rsid w:val="00A03DFA"/>
    <w:rsid w:val="00A85FE9"/>
    <w:rsid w:val="00A91156"/>
    <w:rsid w:val="00AB37C0"/>
    <w:rsid w:val="00AC0D42"/>
    <w:rsid w:val="00AC5DA3"/>
    <w:rsid w:val="00AD0E72"/>
    <w:rsid w:val="00AE202B"/>
    <w:rsid w:val="00AF6673"/>
    <w:rsid w:val="00B17931"/>
    <w:rsid w:val="00B2316F"/>
    <w:rsid w:val="00B274EA"/>
    <w:rsid w:val="00B37ED2"/>
    <w:rsid w:val="00B5480B"/>
    <w:rsid w:val="00B66CD3"/>
    <w:rsid w:val="00BA2DEA"/>
    <w:rsid w:val="00BA626A"/>
    <w:rsid w:val="00C004C1"/>
    <w:rsid w:val="00C142BE"/>
    <w:rsid w:val="00C2386F"/>
    <w:rsid w:val="00C36FAB"/>
    <w:rsid w:val="00CA0DBE"/>
    <w:rsid w:val="00CD4805"/>
    <w:rsid w:val="00CE66C9"/>
    <w:rsid w:val="00D13BFF"/>
    <w:rsid w:val="00D2547B"/>
    <w:rsid w:val="00D41731"/>
    <w:rsid w:val="00D51622"/>
    <w:rsid w:val="00D5545D"/>
    <w:rsid w:val="00D62BBC"/>
    <w:rsid w:val="00D91F58"/>
    <w:rsid w:val="00D93CAC"/>
    <w:rsid w:val="00D943BF"/>
    <w:rsid w:val="00DA328D"/>
    <w:rsid w:val="00DA7701"/>
    <w:rsid w:val="00DD4BEF"/>
    <w:rsid w:val="00DE3E01"/>
    <w:rsid w:val="00E10768"/>
    <w:rsid w:val="00E35729"/>
    <w:rsid w:val="00E819CD"/>
    <w:rsid w:val="00E94D1F"/>
    <w:rsid w:val="00E95F89"/>
    <w:rsid w:val="00EA5E68"/>
    <w:rsid w:val="00EB060F"/>
    <w:rsid w:val="00EC165E"/>
    <w:rsid w:val="00EC7C3A"/>
    <w:rsid w:val="00F030A6"/>
    <w:rsid w:val="00F44C49"/>
    <w:rsid w:val="00F52C68"/>
    <w:rsid w:val="00F5371C"/>
    <w:rsid w:val="00F717F1"/>
    <w:rsid w:val="00F81E8C"/>
    <w:rsid w:val="00FC1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16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6514F"/>
    <w:pPr>
      <w:spacing w:after="0" w:line="240" w:lineRule="auto"/>
      <w:ind w:left="720"/>
      <w:contextualSpacing/>
    </w:pPr>
    <w:rPr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EA5E68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D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30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84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77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77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77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77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77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775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7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7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77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7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77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77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77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77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7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77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77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77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77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8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84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84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84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8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84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847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709</TotalTime>
  <Pages>14</Pages>
  <Words>2818</Words>
  <Characters>16069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Натуська</dc:creator>
  <cp:keywords/>
  <dc:description/>
  <cp:lastModifiedBy>User</cp:lastModifiedBy>
  <cp:revision>28</cp:revision>
  <dcterms:created xsi:type="dcterms:W3CDTF">2011-01-23T08:28:00Z</dcterms:created>
  <dcterms:modified xsi:type="dcterms:W3CDTF">2012-02-14T19:38:00Z</dcterms:modified>
</cp:coreProperties>
</file>